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84" w:rsidRDefault="00173284" w:rsidP="00D33F4E">
      <w:pPr>
        <w:jc w:val="center"/>
        <w:rPr>
          <w:b/>
        </w:rPr>
      </w:pPr>
      <w:r>
        <w:rPr>
          <w:b/>
        </w:rPr>
        <w:t xml:space="preserve">АДМИНИСТРАЦИЯ ЧЕРНОРЕЧЕНСКОГО СЕЛЬСОВЕТА ИСКИТИМСКОГО РАЙОНА НОВОСИБИРСКОЙ ОБЛАСТИ </w:t>
      </w:r>
    </w:p>
    <w:p w:rsidR="00173284" w:rsidRDefault="00173284" w:rsidP="00D33F4E">
      <w:pPr>
        <w:jc w:val="center"/>
        <w:rPr>
          <w:b/>
          <w:sz w:val="24"/>
          <w:szCs w:val="24"/>
        </w:rPr>
      </w:pPr>
    </w:p>
    <w:p w:rsidR="00173284" w:rsidRDefault="00173284" w:rsidP="00D33F4E">
      <w:pPr>
        <w:jc w:val="center"/>
        <w:rPr>
          <w:b/>
        </w:rPr>
      </w:pPr>
    </w:p>
    <w:p w:rsidR="00173284" w:rsidRDefault="00173284" w:rsidP="00D33F4E">
      <w:pPr>
        <w:jc w:val="center"/>
        <w:rPr>
          <w:b/>
        </w:rPr>
      </w:pPr>
      <w:r>
        <w:rPr>
          <w:b/>
        </w:rPr>
        <w:t xml:space="preserve">П О С Т А Н О В Л Е Н И Е </w:t>
      </w:r>
    </w:p>
    <w:p w:rsidR="00173284" w:rsidRDefault="00173284" w:rsidP="00D33F4E">
      <w:pPr>
        <w:jc w:val="both"/>
      </w:pPr>
    </w:p>
    <w:p w:rsidR="00173284" w:rsidRDefault="00173284" w:rsidP="00D33F4E">
      <w:pPr>
        <w:jc w:val="both"/>
      </w:pPr>
    </w:p>
    <w:p w:rsidR="00173284" w:rsidRDefault="00173284" w:rsidP="00D33F4E">
      <w:pPr>
        <w:pStyle w:val="BodyTextIndent3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19.12.2012г. </w:t>
      </w:r>
      <w:r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154</w:t>
      </w:r>
    </w:p>
    <w:p w:rsidR="00173284" w:rsidRDefault="00173284" w:rsidP="00D33F4E">
      <w:pPr>
        <w:jc w:val="center"/>
        <w:rPr>
          <w:sz w:val="24"/>
          <w:szCs w:val="24"/>
        </w:rPr>
      </w:pPr>
      <w:r>
        <w:t>п. Чернореченский</w:t>
      </w:r>
    </w:p>
    <w:p w:rsidR="00173284" w:rsidRDefault="00173284" w:rsidP="00D33F4E">
      <w:pPr>
        <w:jc w:val="both"/>
      </w:pPr>
    </w:p>
    <w:p w:rsidR="00173284" w:rsidRDefault="00173284" w:rsidP="00D33F4E">
      <w:pPr>
        <w:jc w:val="both"/>
      </w:pPr>
    </w:p>
    <w:p w:rsidR="00173284" w:rsidRDefault="00173284" w:rsidP="00D33F4E">
      <w:pPr>
        <w:jc w:val="both"/>
        <w:rPr>
          <w:sz w:val="24"/>
          <w:szCs w:val="24"/>
        </w:rPr>
      </w:pPr>
      <w:r>
        <w:rPr>
          <w:sz w:val="24"/>
        </w:rPr>
        <w:t xml:space="preserve">Об утверждении административного регламента </w:t>
      </w:r>
    </w:p>
    <w:p w:rsidR="00173284" w:rsidRDefault="00173284" w:rsidP="00D33F4E">
      <w:pPr>
        <w:jc w:val="both"/>
        <w:rPr>
          <w:sz w:val="24"/>
        </w:rPr>
      </w:pPr>
      <w:r>
        <w:rPr>
          <w:sz w:val="24"/>
        </w:rPr>
        <w:t>предоставления муниципальной услуги по</w:t>
      </w:r>
    </w:p>
    <w:p w:rsidR="00173284" w:rsidRDefault="00173284" w:rsidP="00D33F4E">
      <w:pPr>
        <w:jc w:val="both"/>
        <w:rPr>
          <w:sz w:val="24"/>
        </w:rPr>
      </w:pPr>
      <w:r>
        <w:rPr>
          <w:sz w:val="24"/>
        </w:rPr>
        <w:t xml:space="preserve">выдаче разрешений на строительство </w:t>
      </w:r>
    </w:p>
    <w:p w:rsidR="00173284" w:rsidRDefault="00173284" w:rsidP="00D33F4E">
      <w:pPr>
        <w:jc w:val="both"/>
        <w:rPr>
          <w:sz w:val="24"/>
        </w:rPr>
      </w:pPr>
      <w:r>
        <w:rPr>
          <w:sz w:val="24"/>
        </w:rPr>
        <w:t xml:space="preserve">индивидуальных жилых домов </w:t>
      </w:r>
    </w:p>
    <w:p w:rsidR="00173284" w:rsidRDefault="00173284" w:rsidP="00D33F4E"/>
    <w:p w:rsidR="00173284" w:rsidRDefault="00173284" w:rsidP="00D33F4E">
      <w:pPr>
        <w:pStyle w:val="ConsPlusNormal0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73284" w:rsidRDefault="00173284" w:rsidP="00D33F4E">
      <w:pPr>
        <w:ind w:firstLine="708"/>
        <w:jc w:val="both"/>
      </w:pPr>
      <w:r>
        <w:t>На основании Федерального закона от 06.10.2003 г. № 131-ФЗ «Об общих принципах организации местного самоуправления в Российской Федерации», Градостроительного кодекса Российской Федерации, Федерального закона от 27.07.2010 № 210-ФЗ «Об организации предоставления государственных и муниципальных услуг» и в соответствии с Уставом Чернореченского сельсовета Искитимского района Новосибирской области ПОСТАНОВЛЯЮ:</w:t>
      </w:r>
    </w:p>
    <w:p w:rsidR="00173284" w:rsidRDefault="00173284" w:rsidP="00D33F4E">
      <w:pPr>
        <w:jc w:val="both"/>
      </w:pPr>
      <w:r>
        <w:tab/>
        <w:t xml:space="preserve">1. Утвердить административный </w:t>
      </w:r>
      <w:hyperlink r:id="rId5" w:history="1">
        <w:r>
          <w:rPr>
            <w:rStyle w:val="2"/>
            <w:rFonts w:ascii="Times New Roman" w:hAnsi="Times New Roman"/>
            <w:b w:val="0"/>
            <w:bCs/>
            <w:sz w:val="28"/>
          </w:rPr>
          <w:t>регламент</w:t>
        </w:r>
      </w:hyperlink>
      <w:r>
        <w:t xml:space="preserve"> предоставления муниципальной услуги по выдаче разрешений на строительство индивидуальных жилых домов на территории Чернореченского сельсовета Искитимского района Новосибирской области.</w:t>
      </w:r>
    </w:p>
    <w:p w:rsidR="00173284" w:rsidRDefault="00173284" w:rsidP="00D33F4E">
      <w:pPr>
        <w:jc w:val="both"/>
      </w:pPr>
      <w:r>
        <w:tab/>
        <w:t>2. Должностным лицам администрации Чернореченского сельсовета принять к исполнению, организовать изучение и обеспечить соблюдение требований утвержденного настоящим постановлением административного регламента предоставления муниципальной услуги по выдаче разрешений на строительство индивидуальных жилых домов на территории Чернореченского сельсовета Искитимского района Новосибирской области.</w:t>
      </w:r>
    </w:p>
    <w:p w:rsidR="00173284" w:rsidRDefault="00173284" w:rsidP="00D33F4E">
      <w:pPr>
        <w:ind w:firstLine="708"/>
        <w:jc w:val="both"/>
      </w:pPr>
      <w:r>
        <w:t>3. Контроль за выполнением настоящего постановления возложить на заместителя главы Чернореченского сельсовета Дадонову И.В.</w:t>
      </w:r>
    </w:p>
    <w:p w:rsidR="00173284" w:rsidRDefault="00173284" w:rsidP="00D33F4E">
      <w:pPr>
        <w:ind w:firstLine="708"/>
        <w:jc w:val="both"/>
      </w:pPr>
      <w:r>
        <w:t>4. Настоящее постановление опубликовать в газете «Знаменка» и разместить на сайте администрации Чернореченского сельсовета.</w:t>
      </w:r>
    </w:p>
    <w:p w:rsidR="00173284" w:rsidRDefault="00173284" w:rsidP="00D33F4E">
      <w:pPr>
        <w:ind w:firstLine="708"/>
        <w:jc w:val="both"/>
      </w:pPr>
    </w:p>
    <w:p w:rsidR="00173284" w:rsidRDefault="00173284" w:rsidP="00D33F4E">
      <w:pPr>
        <w:ind w:firstLine="708"/>
        <w:jc w:val="both"/>
      </w:pPr>
    </w:p>
    <w:p w:rsidR="00173284" w:rsidRDefault="00173284" w:rsidP="00D33F4E">
      <w:pPr>
        <w:ind w:firstLine="708"/>
        <w:jc w:val="both"/>
      </w:pPr>
    </w:p>
    <w:p w:rsidR="00173284" w:rsidRDefault="00173284" w:rsidP="00D33F4E">
      <w:pPr>
        <w:jc w:val="both"/>
      </w:pPr>
      <w:r>
        <w:t>Глава Чернореченского сельсовета                                                Л.В. Хамрачев</w:t>
      </w:r>
    </w:p>
    <w:p w:rsidR="00173284" w:rsidRDefault="00173284" w:rsidP="00D33F4E">
      <w:pPr>
        <w:spacing w:line="240" w:lineRule="exact"/>
      </w:pPr>
    </w:p>
    <w:p w:rsidR="00173284" w:rsidRDefault="00173284" w:rsidP="00D33F4E">
      <w:pPr>
        <w:outlineLvl w:val="0"/>
      </w:pPr>
    </w:p>
    <w:p w:rsidR="00173284" w:rsidRDefault="00173284" w:rsidP="00D33F4E">
      <w:pPr>
        <w:rPr>
          <w:b/>
          <w:bCs/>
        </w:rPr>
      </w:pPr>
    </w:p>
    <w:p w:rsidR="00173284" w:rsidRDefault="00173284" w:rsidP="00B3490F">
      <w:pPr>
        <w:jc w:val="right"/>
        <w:rPr>
          <w:bCs/>
          <w:sz w:val="24"/>
          <w:szCs w:val="24"/>
        </w:rPr>
      </w:pPr>
    </w:p>
    <w:p w:rsidR="00173284" w:rsidRPr="00B3490F" w:rsidRDefault="00173284" w:rsidP="00B3490F">
      <w:pPr>
        <w:jc w:val="right"/>
        <w:rPr>
          <w:bCs/>
          <w:sz w:val="24"/>
          <w:szCs w:val="24"/>
        </w:rPr>
      </w:pPr>
      <w:r w:rsidRPr="00B3490F">
        <w:rPr>
          <w:bCs/>
          <w:sz w:val="24"/>
          <w:szCs w:val="24"/>
        </w:rPr>
        <w:t>УТВЕРЖДЕНО</w:t>
      </w:r>
    </w:p>
    <w:p w:rsidR="00173284" w:rsidRPr="00B3490F" w:rsidRDefault="00173284" w:rsidP="00993B2A">
      <w:pPr>
        <w:jc w:val="right"/>
        <w:rPr>
          <w:bCs/>
          <w:sz w:val="24"/>
          <w:szCs w:val="24"/>
        </w:rPr>
      </w:pPr>
      <w:r w:rsidRPr="00B3490F">
        <w:rPr>
          <w:bCs/>
          <w:sz w:val="24"/>
          <w:szCs w:val="24"/>
        </w:rPr>
        <w:t>постановлением администрации</w:t>
      </w:r>
    </w:p>
    <w:p w:rsidR="00173284" w:rsidRPr="00B3490F" w:rsidRDefault="00173284" w:rsidP="00993B2A">
      <w:pPr>
        <w:jc w:val="right"/>
        <w:rPr>
          <w:bCs/>
          <w:sz w:val="24"/>
          <w:szCs w:val="24"/>
        </w:rPr>
      </w:pPr>
      <w:r w:rsidRPr="00B3490F">
        <w:rPr>
          <w:bCs/>
          <w:sz w:val="24"/>
          <w:szCs w:val="24"/>
        </w:rPr>
        <w:t>Чернореченского сельсовета</w:t>
      </w:r>
    </w:p>
    <w:p w:rsidR="00173284" w:rsidRPr="00B3490F" w:rsidRDefault="00173284" w:rsidP="00993B2A">
      <w:pPr>
        <w:jc w:val="right"/>
        <w:rPr>
          <w:bCs/>
          <w:sz w:val="24"/>
          <w:szCs w:val="24"/>
        </w:rPr>
      </w:pPr>
      <w:r w:rsidRPr="00B3490F">
        <w:rPr>
          <w:bCs/>
          <w:sz w:val="24"/>
          <w:szCs w:val="24"/>
        </w:rPr>
        <w:t>Искитимского района</w:t>
      </w:r>
    </w:p>
    <w:p w:rsidR="00173284" w:rsidRPr="00B3490F" w:rsidRDefault="00173284" w:rsidP="00993B2A">
      <w:pPr>
        <w:jc w:val="right"/>
        <w:rPr>
          <w:bCs/>
          <w:sz w:val="24"/>
          <w:szCs w:val="24"/>
        </w:rPr>
      </w:pPr>
      <w:r w:rsidRPr="00B3490F">
        <w:rPr>
          <w:bCs/>
          <w:sz w:val="24"/>
          <w:szCs w:val="24"/>
        </w:rPr>
        <w:t>Новосибирской области</w:t>
      </w:r>
    </w:p>
    <w:p w:rsidR="00173284" w:rsidRPr="00B3490F" w:rsidRDefault="00173284" w:rsidP="00993B2A">
      <w:pPr>
        <w:jc w:val="right"/>
        <w:rPr>
          <w:bCs/>
          <w:sz w:val="24"/>
          <w:szCs w:val="24"/>
        </w:rPr>
      </w:pPr>
      <w:r w:rsidRPr="00B3490F">
        <w:rPr>
          <w:bCs/>
          <w:sz w:val="24"/>
          <w:szCs w:val="24"/>
        </w:rPr>
        <w:t>от 19.12.2012г. № 154</w:t>
      </w:r>
    </w:p>
    <w:p w:rsidR="00173284" w:rsidRPr="00B3490F" w:rsidRDefault="00173284" w:rsidP="007C0D26">
      <w:pPr>
        <w:jc w:val="center"/>
        <w:rPr>
          <w:bCs/>
        </w:rPr>
      </w:pPr>
    </w:p>
    <w:p w:rsidR="00173284" w:rsidRDefault="00173284" w:rsidP="007C0D26">
      <w:pPr>
        <w:jc w:val="center"/>
        <w:rPr>
          <w:b/>
          <w:bCs/>
        </w:rPr>
      </w:pPr>
    </w:p>
    <w:p w:rsidR="00173284" w:rsidRDefault="00173284" w:rsidP="007C0D26">
      <w:pPr>
        <w:jc w:val="center"/>
        <w:rPr>
          <w:b/>
          <w:bCs/>
        </w:rPr>
      </w:pPr>
      <w:r>
        <w:rPr>
          <w:b/>
          <w:bCs/>
        </w:rPr>
        <w:t>АДМИНИСТРАТИВНЫЙРЕГЛАМЕНТ</w:t>
      </w:r>
    </w:p>
    <w:p w:rsidR="00173284" w:rsidRDefault="00173284" w:rsidP="007C0D26">
      <w:pPr>
        <w:jc w:val="center"/>
        <w:rPr>
          <w:b/>
          <w:bCs/>
        </w:rPr>
      </w:pPr>
      <w:r>
        <w:rPr>
          <w:b/>
          <w:bCs/>
        </w:rPr>
        <w:t xml:space="preserve">предоставления муниципальной услуги по </w:t>
      </w:r>
      <w:bookmarkStart w:id="0" w:name="_GoBack"/>
      <w:r>
        <w:rPr>
          <w:b/>
          <w:bCs/>
        </w:rPr>
        <w:t>подготовке и выдаче разрешения на строительство индивидуальных жилых домов</w:t>
      </w:r>
      <w:bookmarkEnd w:id="0"/>
      <w:r>
        <w:rPr>
          <w:b/>
          <w:bCs/>
        </w:rPr>
        <w:t>.</w:t>
      </w:r>
    </w:p>
    <w:p w:rsidR="00173284" w:rsidRDefault="00173284" w:rsidP="007C0D26">
      <w:pPr>
        <w:jc w:val="center"/>
        <w:rPr>
          <w:b/>
          <w:bCs/>
        </w:rPr>
      </w:pPr>
    </w:p>
    <w:p w:rsidR="00173284" w:rsidRDefault="00173284" w:rsidP="007C0D26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Общие положения</w:t>
      </w:r>
    </w:p>
    <w:p w:rsidR="00173284" w:rsidRDefault="00173284" w:rsidP="007C0D26">
      <w:pPr>
        <w:ind w:firstLine="540"/>
        <w:jc w:val="both"/>
      </w:pPr>
      <w:r>
        <w:t>1.1. Административный регламент предоставления муниципальной услуги по подготовке и выдаче разрешения на строительство индивидуальных жилых домов (далее – муниципальная услуга) разработан на основании Федерального закона от 27.07.2010 № 210-ФЗ «Об организации предоставления государственных и муниципальных услуг», постановления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173284" w:rsidRDefault="00173284" w:rsidP="007C0D26">
      <w:pPr>
        <w:ind w:left="142" w:firstLine="398"/>
        <w:jc w:val="both"/>
      </w:pPr>
      <w:r>
        <w:t>1.2.Заявителями на предоставление муниципальной услуги выступают:</w:t>
      </w:r>
    </w:p>
    <w:p w:rsidR="00173284" w:rsidRDefault="00173284" w:rsidP="007C0D26">
      <w:pPr>
        <w:jc w:val="both"/>
      </w:pPr>
      <w:r>
        <w:t>Физические и юридические лица - собственники земельных участков или</w:t>
      </w:r>
    </w:p>
    <w:p w:rsidR="00173284" w:rsidRDefault="00173284" w:rsidP="007C0D26">
      <w:pPr>
        <w:jc w:val="both"/>
      </w:pPr>
      <w:r>
        <w:t>арендаторы земельных участков.</w:t>
      </w:r>
    </w:p>
    <w:p w:rsidR="00173284" w:rsidRDefault="00173284" w:rsidP="007C0D26">
      <w:pPr>
        <w:pStyle w:val="BodyTextIndent"/>
        <w:ind w:left="0" w:firstLine="709"/>
        <w:jc w:val="both"/>
      </w:pPr>
      <w:r>
        <w:t>1.3. Требования к порядку информирования о предоставлении муниципальной услуги:</w:t>
      </w:r>
    </w:p>
    <w:p w:rsidR="00173284" w:rsidRDefault="00173284" w:rsidP="007C0D26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1.3.1. Для получения информации по вопросам предоставления муниципальной услуги, в том числе о ходе предоставления муниципальной услуги, заявители обращаются в администрацию Чернореченского  сельсовета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1.3.2. Лично в часы приема: понедельник, четверг с 08:00 до 13:00 и с 14:00 до 16:00;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по телефону в соответствии с режимом работы администрации;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в письменном виде почтовым отправлением в адрес администрации.</w:t>
      </w:r>
    </w:p>
    <w:p w:rsidR="00173284" w:rsidRDefault="00173284" w:rsidP="007C0D26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месте нахождения, графике работы, справочных телефонах администрации Чернореченского сельсовета приводится в приложении №1 к административному регламенту.</w:t>
      </w:r>
    </w:p>
    <w:p w:rsidR="00173284" w:rsidRDefault="00173284" w:rsidP="007C0D26">
      <w:pPr>
        <w:pStyle w:val="ConsPlusNormal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официального сайта администрации в сети Интернет, содержащий информацию о предоставлении муниципальной услуги, адрес электронной почты администрации:</w:t>
      </w:r>
    </w:p>
    <w:p w:rsidR="00173284" w:rsidRDefault="00173284" w:rsidP="007C0D26">
      <w:pPr>
        <w:tabs>
          <w:tab w:val="left" w:pos="1692"/>
        </w:tabs>
        <w:spacing w:before="7"/>
        <w:jc w:val="both"/>
        <w:rPr>
          <w:color w:val="auto"/>
          <w:u w:val="single"/>
        </w:rPr>
      </w:pPr>
      <w:r>
        <w:t xml:space="preserve">Адрес официального сайта администрации: </w:t>
      </w:r>
      <w:r>
        <w:rPr>
          <w:color w:val="auto"/>
          <w:u w:val="single"/>
          <w:lang w:val="en-US"/>
        </w:rPr>
        <w:t>www</w:t>
      </w:r>
      <w:r>
        <w:rPr>
          <w:color w:val="auto"/>
          <w:u w:val="single"/>
        </w:rPr>
        <w:t>.</w:t>
      </w:r>
      <w:r>
        <w:rPr>
          <w:color w:val="auto"/>
          <w:u w:val="single"/>
          <w:lang w:val="en-US"/>
        </w:rPr>
        <w:t>chernorechka</w:t>
      </w:r>
      <w:r>
        <w:rPr>
          <w:color w:val="auto"/>
          <w:u w:val="single"/>
        </w:rPr>
        <w:t>.</w:t>
      </w:r>
      <w:r>
        <w:rPr>
          <w:color w:val="auto"/>
          <w:u w:val="single"/>
          <w:lang w:val="en-US"/>
        </w:rPr>
        <w:t>iskitim</w:t>
      </w:r>
      <w:r>
        <w:rPr>
          <w:color w:val="auto"/>
          <w:u w:val="single"/>
        </w:rPr>
        <w:t>-</w:t>
      </w:r>
      <w:r>
        <w:rPr>
          <w:color w:val="auto"/>
          <w:u w:val="single"/>
          <w:lang w:val="en-US"/>
        </w:rPr>
        <w:t>r</w:t>
      </w:r>
      <w:r>
        <w:rPr>
          <w:color w:val="auto"/>
          <w:u w:val="single"/>
        </w:rPr>
        <w:t>.</w:t>
      </w:r>
      <w:r>
        <w:rPr>
          <w:color w:val="auto"/>
          <w:u w:val="single"/>
          <w:lang w:val="en-US"/>
        </w:rPr>
        <w:t>ru</w:t>
      </w:r>
    </w:p>
    <w:p w:rsidR="00173284" w:rsidRDefault="00173284" w:rsidP="007C0D26">
      <w:pPr>
        <w:shd w:val="clear" w:color="auto" w:fill="FFFFFF"/>
        <w:tabs>
          <w:tab w:val="left" w:pos="1692"/>
        </w:tabs>
        <w:spacing w:before="7"/>
        <w:jc w:val="both"/>
        <w:rPr>
          <w:color w:val="auto"/>
        </w:rPr>
      </w:pPr>
      <w:r>
        <w:tab/>
        <w:t xml:space="preserve">Адрес электронной почты: </w:t>
      </w:r>
      <w:hyperlink r:id="rId6" w:history="1">
        <w:r>
          <w:rPr>
            <w:rStyle w:val="Hyperlink"/>
            <w:color w:val="auto"/>
            <w:lang w:val="en-US"/>
          </w:rPr>
          <w:t>chernorechka</w:t>
        </w:r>
        <w:r>
          <w:rPr>
            <w:rStyle w:val="Hyperlink"/>
            <w:color w:val="auto"/>
          </w:rPr>
          <w:t>@</w:t>
        </w:r>
        <w:r>
          <w:rPr>
            <w:rStyle w:val="Hyperlink"/>
            <w:color w:val="auto"/>
            <w:lang w:val="en-US"/>
          </w:rPr>
          <w:t>inbox</w:t>
        </w:r>
        <w:r>
          <w:rPr>
            <w:rStyle w:val="Hyperlink"/>
            <w:color w:val="auto"/>
          </w:rPr>
          <w:t>.</w:t>
        </w:r>
        <w:r>
          <w:rPr>
            <w:rStyle w:val="Hyperlink"/>
            <w:color w:val="auto"/>
            <w:lang w:val="en-US"/>
          </w:rPr>
          <w:t>ru</w:t>
        </w:r>
      </w:hyperlink>
    </w:p>
    <w:p w:rsidR="00173284" w:rsidRDefault="00173284" w:rsidP="007C0D26">
      <w:pPr>
        <w:shd w:val="clear" w:color="auto" w:fill="FFFFFF"/>
        <w:tabs>
          <w:tab w:val="left" w:pos="1692"/>
        </w:tabs>
        <w:spacing w:before="7"/>
        <w:jc w:val="both"/>
      </w:pPr>
      <w:r>
        <w:tab/>
        <w:t>2. Основанием для консультирования по вопросам предоставления муниципальной услуги является обращение заявителя в администрацию.</w:t>
      </w:r>
    </w:p>
    <w:p w:rsidR="00173284" w:rsidRDefault="00173284" w:rsidP="007C0D26">
      <w:pPr>
        <w:ind w:firstLine="708"/>
        <w:jc w:val="both"/>
      </w:pPr>
      <w:r>
        <w:t>Информирование проводится специалистом администрации в двух формах: устно (лично или по телефону) и письменно.</w:t>
      </w:r>
    </w:p>
    <w:p w:rsidR="00173284" w:rsidRDefault="00173284" w:rsidP="007C0D26">
      <w:pPr>
        <w:ind w:firstLine="708"/>
        <w:jc w:val="both"/>
      </w:pPr>
      <w:r>
        <w:t>При ответах на телефонные звонки и обращения заявителей лично в часы приема специалист подробно и в вежливой форме, не унижая чести и достоинства заявителя, информирует обратившихся по интересующим их вопросам.</w:t>
      </w:r>
    </w:p>
    <w:p w:rsidR="00173284" w:rsidRDefault="00173284" w:rsidP="007C0D26">
      <w:pPr>
        <w:ind w:firstLine="708"/>
        <w:jc w:val="both"/>
      </w:pPr>
      <w:r>
        <w:t>При невозможности специалиста самостоятельно ответить на поставленные вопросы в связи с тем, что подготовка ответа требует дополнительного изучения, заявителю предлагается один из трех вариантов действий:</w:t>
      </w:r>
    </w:p>
    <w:p w:rsidR="00173284" w:rsidRDefault="00173284" w:rsidP="00D92FA1">
      <w:pPr>
        <w:ind w:firstLine="708"/>
        <w:jc w:val="both"/>
      </w:pPr>
      <w:r>
        <w:t>- изложить обращение в письменной форме;</w:t>
      </w:r>
    </w:p>
    <w:p w:rsidR="00173284" w:rsidRDefault="00173284" w:rsidP="00D92FA1">
      <w:pPr>
        <w:ind w:firstLine="708"/>
        <w:jc w:val="both"/>
      </w:pPr>
      <w:r>
        <w:t>- назначить другое удобное для заявителя время для консультации;</w:t>
      </w:r>
    </w:p>
    <w:p w:rsidR="00173284" w:rsidRDefault="00173284" w:rsidP="00D92FA1">
      <w:pPr>
        <w:ind w:firstLine="708"/>
        <w:jc w:val="both"/>
      </w:pPr>
      <w:r>
        <w:t>- дать ответ в течение трех рабочих дней по контактному телефону, указанному заявителем.</w:t>
      </w:r>
    </w:p>
    <w:p w:rsidR="00173284" w:rsidRDefault="00173284" w:rsidP="007C0D26">
      <w:pPr>
        <w:ind w:firstLine="708"/>
        <w:jc w:val="both"/>
      </w:pPr>
      <w:r>
        <w:t>Информирование в письменной форме осуществляется при получении обращения заявителя о предоставлении письменной консультации по процедуре предоставления муниципальной услуги. Ответ на обращение готовится в течение 30 дней со дня регистрации письменного обращения в администрации. Специалист, ответственный за рассмотрение обращения, обеспечивает объективное, всестороннее и своевременное рассмотрение обращения, готовит ответ в письменной форме по существу поставленных вопросов.</w:t>
      </w:r>
    </w:p>
    <w:p w:rsidR="00173284" w:rsidRDefault="00173284" w:rsidP="007C0D26">
      <w:pPr>
        <w:ind w:firstLine="708"/>
        <w:jc w:val="both"/>
      </w:pPr>
      <w:r>
        <w:t>Ответ в письменной форме подписывается главой Чернореченского  сельсовета, содержит фамилию и номер телефона исполнителя и направляется по почтовому адресу, указанному в обращении.</w:t>
      </w:r>
    </w:p>
    <w:p w:rsidR="00173284" w:rsidRDefault="00173284" w:rsidP="007C0D26">
      <w:pPr>
        <w:ind w:firstLine="708"/>
        <w:jc w:val="both"/>
      </w:pPr>
      <w:r>
        <w:t>Результатом является разъяснение заявителю порядка получения муниципальной услуги.</w:t>
      </w:r>
    </w:p>
    <w:p w:rsidR="00173284" w:rsidRDefault="00173284" w:rsidP="007C0D26">
      <w:pPr>
        <w:ind w:firstLine="708"/>
        <w:jc w:val="both"/>
      </w:pPr>
      <w:r>
        <w:t>Индивидуальное устное консультирование каждого заинтересованного лица должностным лицом администрации не может превышать 20 минут.</w:t>
      </w:r>
    </w:p>
    <w:p w:rsidR="00173284" w:rsidRDefault="00173284" w:rsidP="007C0D26">
      <w:pPr>
        <w:ind w:firstLine="708"/>
        <w:jc w:val="both"/>
      </w:pPr>
      <w:r>
        <w:t>1.3.3. Порядок получения информации заявителями по вопросам предоставления услуг, которые являются необходимыми и обязательными для предоставления муниципальной услуги, а также перечень указанных услуг устанавливаются администрацией сельсовета.</w:t>
      </w:r>
    </w:p>
    <w:p w:rsidR="00173284" w:rsidRDefault="00173284" w:rsidP="007C0D26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1.3.4. В помещении администрации предусматриваются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администрации, в сети Интернет и в федеральной государственной информационной системе «Единый портал государственных и муниципальных услуг (функций)».</w:t>
      </w:r>
    </w:p>
    <w:p w:rsidR="00173284" w:rsidRDefault="00173284" w:rsidP="007C0D26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 На столах размещаются образцы документов, канцелярские принадлежности.</w:t>
      </w:r>
    </w:p>
    <w:p w:rsidR="00173284" w:rsidRDefault="00173284" w:rsidP="007C0D26">
      <w:pPr>
        <w:autoSpaceDE w:val="0"/>
        <w:autoSpaceDN w:val="0"/>
        <w:adjustRightInd w:val="0"/>
        <w:ind w:firstLine="708"/>
        <w:jc w:val="both"/>
        <w:rPr>
          <w:iCs/>
        </w:rPr>
      </w:pPr>
      <w:r>
        <w:rPr>
          <w:iCs/>
        </w:rPr>
        <w:t>Информационные стенды содержат информацию по вопросам предоставления муниципальной услуги: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извлечения из нормативных правовых актов, содержащих нормы, регулирующие деятельность по предоставлению муниципальной услуги;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образцы заполнения документов, необходимых для получения муниципальной услуги;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справочную информацию о специалисте администрации;</w:t>
      </w:r>
    </w:p>
    <w:p w:rsidR="00173284" w:rsidRDefault="00173284" w:rsidP="00D92FA1">
      <w:pPr>
        <w:autoSpaceDE w:val="0"/>
        <w:autoSpaceDN w:val="0"/>
        <w:adjustRightInd w:val="0"/>
        <w:ind w:firstLine="360"/>
        <w:jc w:val="both"/>
      </w:pPr>
      <w:r>
        <w:t>- текст административного регламента с приложениями.</w:t>
      </w:r>
    </w:p>
    <w:p w:rsidR="00173284" w:rsidRDefault="00173284" w:rsidP="00D92FA1">
      <w:pPr>
        <w:autoSpaceDE w:val="0"/>
        <w:autoSpaceDN w:val="0"/>
        <w:adjustRightInd w:val="0"/>
        <w:ind w:firstLine="360"/>
        <w:jc w:val="both"/>
      </w:pPr>
    </w:p>
    <w:p w:rsidR="00173284" w:rsidRDefault="00173284" w:rsidP="007C0D26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173284" w:rsidRDefault="00173284" w:rsidP="007C0D26">
      <w:pPr>
        <w:numPr>
          <w:ilvl w:val="1"/>
          <w:numId w:val="2"/>
        </w:numPr>
        <w:tabs>
          <w:tab w:val="num" w:pos="0"/>
        </w:tabs>
        <w:ind w:left="0" w:firstLine="0"/>
        <w:jc w:val="both"/>
      </w:pPr>
      <w:r>
        <w:t xml:space="preserve">Наименование муниципальной услуги: подготовка и выдача разрешения на строительство индивидуальных жилых домов. </w:t>
      </w:r>
    </w:p>
    <w:p w:rsidR="00173284" w:rsidRDefault="00173284" w:rsidP="00D92FA1">
      <w:pPr>
        <w:ind w:firstLine="708"/>
        <w:jc w:val="both"/>
      </w:pPr>
      <w:r>
        <w:t>2.2. Предоставление муниципальной услуги осуществляется администрацией Чернореченского сельсовета (далее администрация).</w:t>
      </w:r>
    </w:p>
    <w:p w:rsidR="00173284" w:rsidRDefault="00173284" w:rsidP="007C0D26">
      <w:pPr>
        <w:jc w:val="both"/>
      </w:pPr>
      <w:r>
        <w:t>Процедура предоставления муниципальной услуги осуществляется специалистом Чернореченского сельсовета (далее - специалист).</w:t>
      </w:r>
    </w:p>
    <w:p w:rsidR="00173284" w:rsidRDefault="00173284" w:rsidP="007C0D26">
      <w:pPr>
        <w:ind w:firstLine="708"/>
        <w:jc w:val="both"/>
      </w:pPr>
      <w:r>
        <w:t>С 01.07.2012 администрация при предоставлении муниципальной услуги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услуги, в соответствии с п.1.3.3. административного регламента.</w:t>
      </w:r>
    </w:p>
    <w:p w:rsidR="00173284" w:rsidRDefault="00173284" w:rsidP="00D92FA1">
      <w:pPr>
        <w:ind w:firstLine="708"/>
        <w:jc w:val="both"/>
      </w:pPr>
      <w:r>
        <w:t>2.3.Результатом предоставления муниципальной услуги является:</w:t>
      </w:r>
    </w:p>
    <w:p w:rsidR="00173284" w:rsidRDefault="00173284" w:rsidP="007C0D26">
      <w:pPr>
        <w:ind w:left="720"/>
        <w:jc w:val="both"/>
      </w:pPr>
      <w:r>
        <w:t>- выдача разрешения на строительство индивидуальных жилых домов;</w:t>
      </w:r>
    </w:p>
    <w:p w:rsidR="00173284" w:rsidRDefault="00173284" w:rsidP="007C0D26">
      <w:pPr>
        <w:tabs>
          <w:tab w:val="num" w:pos="720"/>
        </w:tabs>
        <w:ind w:left="720"/>
        <w:jc w:val="both"/>
      </w:pPr>
      <w:r>
        <w:t>- отказ в предоставлении услуги;</w:t>
      </w:r>
    </w:p>
    <w:p w:rsidR="00173284" w:rsidRDefault="00173284" w:rsidP="00D92FA1">
      <w:pPr>
        <w:ind w:firstLine="708"/>
        <w:jc w:val="both"/>
      </w:pPr>
      <w:r>
        <w:t>2.4.Срок предоставления муниципальной услуги:</w:t>
      </w:r>
    </w:p>
    <w:p w:rsidR="00173284" w:rsidRDefault="00173284" w:rsidP="00D92FA1">
      <w:pPr>
        <w:ind w:firstLine="708"/>
        <w:jc w:val="both"/>
      </w:pPr>
      <w:r>
        <w:t>Общий срок принятия решения о предоставлении муниципальной услуги составляет 30 дней со дня обращения за муниципальной услугой.</w:t>
      </w:r>
    </w:p>
    <w:p w:rsidR="00173284" w:rsidRDefault="00173284" w:rsidP="007C0D26">
      <w:pPr>
        <w:jc w:val="both"/>
      </w:pPr>
      <w: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173284" w:rsidRDefault="00173284" w:rsidP="00D92FA1">
      <w:pPr>
        <w:ind w:firstLine="708"/>
        <w:jc w:val="both"/>
      </w:pPr>
      <w:r>
        <w:t>2.5.Правовые основания для предоставления муниципальной услуги</w:t>
      </w:r>
    </w:p>
    <w:p w:rsidR="00173284" w:rsidRDefault="00173284" w:rsidP="007C0D26">
      <w:pPr>
        <w:jc w:val="both"/>
      </w:pPr>
      <w:r>
        <w:t xml:space="preserve">Предоставление муниципальной услуги осуществляется в соответствии с: </w:t>
      </w:r>
    </w:p>
    <w:p w:rsidR="00173284" w:rsidRDefault="00173284" w:rsidP="00D92FA1">
      <w:pPr>
        <w:ind w:firstLine="708"/>
        <w:jc w:val="both"/>
      </w:pPr>
      <w:r>
        <w:t>-Конституцией Российской Федерации;</w:t>
      </w:r>
    </w:p>
    <w:p w:rsidR="00173284" w:rsidRDefault="00173284" w:rsidP="007C0D26">
      <w:pPr>
        <w:pStyle w:val="Heading2"/>
        <w:numPr>
          <w:ilvl w:val="0"/>
          <w:numId w:val="0"/>
        </w:numPr>
        <w:tabs>
          <w:tab w:val="left" w:pos="708"/>
        </w:tabs>
        <w:jc w:val="both"/>
        <w:rPr>
          <w:rStyle w:val="Strong"/>
          <w:b w:val="0"/>
        </w:rPr>
      </w:pPr>
      <w:r>
        <w:tab/>
        <w:t>-Гражданским кодексом Российской Федерации от 30.11.1994 № 51-ФЗ</w:t>
      </w:r>
      <w:r>
        <w:rPr>
          <w:rStyle w:val="Strong"/>
        </w:rPr>
        <w:t>;</w:t>
      </w:r>
    </w:p>
    <w:p w:rsidR="00173284" w:rsidRDefault="00173284" w:rsidP="00D92FA1">
      <w:pPr>
        <w:ind w:firstLine="708"/>
        <w:jc w:val="both"/>
      </w:pPr>
      <w:r>
        <w:t xml:space="preserve">-Градостроительным кодексом РФ от 29.12.2004 </w:t>
      </w:r>
      <w:r>
        <w:rPr>
          <w:lang w:val="en-US"/>
        </w:rPr>
        <w:t>N</w:t>
      </w:r>
      <w:r>
        <w:t xml:space="preserve"> 190-ФЗ </w:t>
      </w:r>
    </w:p>
    <w:p w:rsidR="00173284" w:rsidRDefault="00173284" w:rsidP="00D92FA1">
      <w:pPr>
        <w:ind w:firstLine="708"/>
        <w:jc w:val="both"/>
      </w:pPr>
      <w:r>
        <w:t xml:space="preserve">-Федеральным законом от 02.05.2006 № 59-ФЗ "О порядке рассмотрения обращений граждан Российской Федерации" </w:t>
      </w:r>
    </w:p>
    <w:p w:rsidR="00173284" w:rsidRDefault="00173284" w:rsidP="00D92FA1">
      <w:pPr>
        <w:ind w:firstLine="708"/>
        <w:jc w:val="both"/>
      </w:pPr>
      <w:r>
        <w:t>-Федеральным законом от 06.10.2003 №131-ФЗ "Об общих принципах организации местного самоуправления в Российской Федерации";</w:t>
      </w:r>
    </w:p>
    <w:p w:rsidR="00173284" w:rsidRDefault="00173284" w:rsidP="00D92FA1">
      <w:pPr>
        <w:ind w:firstLine="708"/>
        <w:jc w:val="both"/>
      </w:pPr>
      <w:r>
        <w:t>-Постановлением Правительства Российской Федерации от 24.11. 2005 № 698 «О форме разрешения на строительство и форме разрешения на ввод объекта в эксплуатацию»,</w:t>
      </w:r>
    </w:p>
    <w:p w:rsidR="00173284" w:rsidRDefault="00173284" w:rsidP="00D92FA1">
      <w:pPr>
        <w:ind w:firstLine="708"/>
        <w:jc w:val="both"/>
      </w:pPr>
      <w:r>
        <w:t>-Уставом Чернореченского сельсовета;</w:t>
      </w:r>
    </w:p>
    <w:p w:rsidR="00173284" w:rsidRDefault="00173284" w:rsidP="00D92FA1">
      <w:pPr>
        <w:ind w:firstLine="708"/>
        <w:jc w:val="both"/>
      </w:pPr>
      <w:r>
        <w:t>2.6.Полный перечень документов, необходимых для предоставления муниципальной услуги:</w:t>
      </w:r>
    </w:p>
    <w:p w:rsidR="00173284" w:rsidRDefault="00173284" w:rsidP="007C0D26">
      <w:pPr>
        <w:jc w:val="both"/>
      </w:pPr>
      <w:r>
        <w:t xml:space="preserve">    </w:t>
      </w:r>
      <w:r>
        <w:tab/>
        <w:t xml:space="preserve"> - заявление о выдаче разрешения на строительство</w:t>
      </w:r>
    </w:p>
    <w:p w:rsidR="00173284" w:rsidRDefault="00173284" w:rsidP="00D92FA1">
      <w:pPr>
        <w:ind w:left="360" w:firstLine="348"/>
        <w:jc w:val="both"/>
      </w:pPr>
      <w:r>
        <w:t>- правоустанавливающие документы на земельный участок;</w:t>
      </w:r>
    </w:p>
    <w:p w:rsidR="00173284" w:rsidRDefault="00173284" w:rsidP="00D92FA1">
      <w:pPr>
        <w:ind w:left="360" w:firstLine="348"/>
        <w:jc w:val="both"/>
      </w:pPr>
      <w:r>
        <w:t>- градостроительный план земельного участка;</w:t>
      </w:r>
    </w:p>
    <w:p w:rsidR="00173284" w:rsidRDefault="00173284" w:rsidP="00D92FA1">
      <w:pPr>
        <w:ind w:left="360" w:firstLine="348"/>
        <w:jc w:val="both"/>
      </w:pPr>
      <w:r>
        <w:t>-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173284" w:rsidRDefault="00173284" w:rsidP="00D92FA1">
      <w:pPr>
        <w:autoSpaceDE w:val="0"/>
        <w:autoSpaceDN w:val="0"/>
        <w:adjustRightInd w:val="0"/>
        <w:ind w:firstLine="360"/>
        <w:jc w:val="both"/>
      </w:pPr>
      <w:r>
        <w:t xml:space="preserve">В случае если документы подает представитель заявителя, дополнительно предоставляются: </w:t>
      </w:r>
    </w:p>
    <w:p w:rsidR="00173284" w:rsidRDefault="00173284" w:rsidP="00D92FA1">
      <w:pPr>
        <w:autoSpaceDE w:val="0"/>
        <w:autoSpaceDN w:val="0"/>
        <w:adjustRightInd w:val="0"/>
        <w:ind w:firstLine="360"/>
        <w:jc w:val="both"/>
      </w:pPr>
      <w:r>
        <w:t>- документ, удостоверяющий личность представителя заявителя (копия);</w:t>
      </w:r>
    </w:p>
    <w:p w:rsidR="00173284" w:rsidRDefault="00173284" w:rsidP="00D92FA1">
      <w:pPr>
        <w:autoSpaceDE w:val="0"/>
        <w:autoSpaceDN w:val="0"/>
        <w:adjustRightInd w:val="0"/>
        <w:ind w:firstLine="360"/>
        <w:jc w:val="both"/>
      </w:pPr>
      <w:r>
        <w:t>- надлежащим образом заверенная доверенность (копия).</w:t>
      </w:r>
    </w:p>
    <w:p w:rsidR="00173284" w:rsidRDefault="00173284" w:rsidP="007C0D26">
      <w:pPr>
        <w:ind w:firstLine="708"/>
        <w:jc w:val="both"/>
        <w:rPr>
          <w:color w:val="auto"/>
        </w:rPr>
      </w:pPr>
      <w:r>
        <w:rPr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173284" w:rsidRDefault="00173284" w:rsidP="00D92FA1">
      <w:pPr>
        <w:ind w:firstLine="360"/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173284" w:rsidRDefault="00173284" w:rsidP="007C0D26">
      <w:pPr>
        <w:ind w:left="360"/>
        <w:jc w:val="both"/>
      </w:pPr>
      <w:r>
        <w:t>- градостроительный план земельного участка;</w:t>
      </w:r>
    </w:p>
    <w:p w:rsidR="00173284" w:rsidRDefault="00173284" w:rsidP="007C0D26">
      <w:pPr>
        <w:ind w:left="360"/>
        <w:jc w:val="both"/>
      </w:pPr>
      <w:r>
        <w:t>-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173284" w:rsidRDefault="00173284" w:rsidP="00D92FA1">
      <w:pPr>
        <w:ind w:firstLine="360"/>
        <w:jc w:val="both"/>
        <w:rPr>
          <w:color w:val="auto"/>
        </w:rPr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>, истребуемых сотрудниками администрации Чернореченского</w:t>
      </w:r>
      <w:r>
        <w:t xml:space="preserve"> сельсовета </w:t>
      </w:r>
      <w:r>
        <w:rPr>
          <w:color w:val="auto"/>
        </w:rPr>
        <w:t>самостоятельно, или предоставляемых заявителем по желанию:</w:t>
      </w:r>
    </w:p>
    <w:p w:rsidR="00173284" w:rsidRDefault="00173284" w:rsidP="007C0D26">
      <w:pPr>
        <w:ind w:left="360"/>
        <w:jc w:val="both"/>
      </w:pPr>
      <w:r>
        <w:t>- правоустанавливающие документы на земельный участок;</w:t>
      </w:r>
    </w:p>
    <w:p w:rsidR="00173284" w:rsidRDefault="00173284" w:rsidP="007C0D26">
      <w:pPr>
        <w:ind w:left="360"/>
        <w:jc w:val="both"/>
      </w:pPr>
    </w:p>
    <w:p w:rsidR="00173284" w:rsidRDefault="00173284" w:rsidP="007C0D26">
      <w:pPr>
        <w:ind w:left="360"/>
        <w:jc w:val="both"/>
      </w:pPr>
      <w:r w:rsidRPr="00507617"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</w:t>
      </w:r>
    </w:p>
    <w:p w:rsidR="00173284" w:rsidRDefault="00173284" w:rsidP="007C0D26">
      <w:pPr>
        <w:ind w:left="360"/>
        <w:jc w:val="both"/>
      </w:pPr>
    </w:p>
    <w:p w:rsidR="00173284" w:rsidRDefault="00173284" w:rsidP="00D92FA1">
      <w:pPr>
        <w:ind w:firstLine="360"/>
        <w:jc w:val="both"/>
      </w:pPr>
      <w:r>
        <w:t>2.7.Перечень оснований для отказа в приеме документов, необходимых для предоставления муниципальной услуги.</w:t>
      </w:r>
    </w:p>
    <w:p w:rsidR="00173284" w:rsidRDefault="00173284" w:rsidP="007C0D26">
      <w:r>
        <w:t>Основаниями для отказа в приеме документов являются:</w:t>
      </w:r>
    </w:p>
    <w:p w:rsidR="00173284" w:rsidRDefault="00173284" w:rsidP="00D92FA1">
      <w:pPr>
        <w:ind w:firstLine="708"/>
        <w:jc w:val="both"/>
      </w:pPr>
      <w:r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173284" w:rsidRDefault="00173284" w:rsidP="00D92FA1">
      <w:pPr>
        <w:ind w:firstLine="708"/>
        <w:jc w:val="both"/>
      </w:pPr>
      <w:r>
        <w:t>- невозможность установления содержания представленных документов;</w:t>
      </w:r>
    </w:p>
    <w:p w:rsidR="00173284" w:rsidRDefault="00173284" w:rsidP="00D92FA1">
      <w:pPr>
        <w:ind w:firstLine="708"/>
        <w:jc w:val="both"/>
      </w:pPr>
      <w:r>
        <w:t>- представленные документы исполнены карандашом.</w:t>
      </w:r>
    </w:p>
    <w:p w:rsidR="00173284" w:rsidRDefault="00173284" w:rsidP="00D92FA1">
      <w:pPr>
        <w:ind w:firstLine="708"/>
        <w:jc w:val="both"/>
      </w:pPr>
      <w:r>
        <w:t>2.8.Основаниями для отказа в предоставлении муниципальной услуги являются:</w:t>
      </w:r>
    </w:p>
    <w:p w:rsidR="00173284" w:rsidRDefault="00173284" w:rsidP="007C0D26">
      <w:pPr>
        <w:ind w:firstLine="708"/>
        <w:jc w:val="both"/>
      </w:pPr>
      <w: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173284" w:rsidRDefault="00173284" w:rsidP="007C0D26">
      <w:pPr>
        <w:ind w:firstLine="720"/>
        <w:jc w:val="both"/>
      </w:pPr>
      <w:r>
        <w:t>2) письменное заявление заявителя об отказе в предоставлении муниципальной услуги.</w:t>
      </w:r>
    </w:p>
    <w:p w:rsidR="00173284" w:rsidRDefault="00173284" w:rsidP="007C0D26">
      <w:pPr>
        <w:ind w:firstLine="708"/>
        <w:jc w:val="both"/>
      </w:pPr>
      <w: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2.9. Муниципальная услуга предоставляется бесплатно.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2.10. Требования к местам предоставления муниципальной услуги.</w:t>
      </w:r>
    </w:p>
    <w:p w:rsidR="00173284" w:rsidRDefault="00173284" w:rsidP="007C0D26">
      <w:pPr>
        <w:autoSpaceDE w:val="0"/>
        <w:autoSpaceDN w:val="0"/>
        <w:adjustRightInd w:val="0"/>
        <w:ind w:firstLine="708"/>
        <w:jc w:val="both"/>
      </w:pPr>
      <w:r>
        <w:t>Места для приема заявителей оборудуются столом, стульями, обеспечиваются образцом для заполнения заявления, бланками заявлений и канцелярскими принадлежностями.</w:t>
      </w:r>
    </w:p>
    <w:p w:rsidR="00173284" w:rsidRDefault="00173284" w:rsidP="007C0D26">
      <w:pPr>
        <w:autoSpaceDE w:val="0"/>
        <w:autoSpaceDN w:val="0"/>
        <w:adjustRightInd w:val="0"/>
        <w:ind w:firstLine="708"/>
        <w:jc w:val="both"/>
      </w:pPr>
      <w:r>
        <w:t>Места ожидания должны соответствовать комфортным условиям для заявителей и оптимальным условиям работы специалиста.</w:t>
      </w:r>
    </w:p>
    <w:p w:rsidR="00173284" w:rsidRDefault="00173284" w:rsidP="007C0D26">
      <w:pPr>
        <w:autoSpaceDE w:val="0"/>
        <w:autoSpaceDN w:val="0"/>
        <w:adjustRightInd w:val="0"/>
        <w:ind w:firstLine="708"/>
        <w:jc w:val="both"/>
      </w:pPr>
      <w:r>
        <w:t>Места ожидания в очереди должны быть оборудованы стульями.</w:t>
      </w:r>
    </w:p>
    <w:p w:rsidR="00173284" w:rsidRDefault="00173284" w:rsidP="007C0D26">
      <w:pPr>
        <w:autoSpaceDE w:val="0"/>
        <w:autoSpaceDN w:val="0"/>
        <w:adjustRightInd w:val="0"/>
        <w:ind w:firstLine="708"/>
        <w:jc w:val="both"/>
      </w:pPr>
      <w:r>
        <w:t>Место ожидания должно находиться в холле или ином, специально приспособленном помещении.</w:t>
      </w:r>
    </w:p>
    <w:p w:rsidR="00173284" w:rsidRDefault="00173284" w:rsidP="007C0D26">
      <w:pPr>
        <w:autoSpaceDE w:val="0"/>
        <w:autoSpaceDN w:val="0"/>
        <w:adjustRightInd w:val="0"/>
        <w:ind w:left="708"/>
        <w:jc w:val="both"/>
      </w:pPr>
      <w:r>
        <w:t xml:space="preserve">Места для информирования, предназначенные для ознакомления заявителей </w:t>
      </w:r>
    </w:p>
    <w:p w:rsidR="00173284" w:rsidRDefault="00173284" w:rsidP="007C0D26">
      <w:pPr>
        <w:autoSpaceDE w:val="0"/>
        <w:autoSpaceDN w:val="0"/>
        <w:adjustRightInd w:val="0"/>
        <w:ind w:left="708"/>
        <w:jc w:val="both"/>
      </w:pPr>
      <w:r>
        <w:t>с информационными материалами, оборудуются информационным стендом. Информационный стенд располагается в доступном месте и содержит следующие информационные материалы: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исчерпывающую информацию 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текст административного регламента с приложениями;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место расположения, график (режим) работы, номера телефонов, адреса интернет-сайтов и электронной почты администрации, где заинтересованные лица могут получить документы, необходимые для предоставления муниципальной услуги;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график приема заявителей, фамилию, имя, отчество специалиста, ответственного за предоставление муниципальной услуги, главы администрации Чернореченского  сельсовета;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выдержки из нормативных правовых актов по наиболее часто задаваемым вопросам;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требования к письменному запросу о предоставлении консультации, образец запроса о предоставлении консультации;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образцы заполнения.</w:t>
      </w:r>
    </w:p>
    <w:p w:rsidR="00173284" w:rsidRDefault="00173284" w:rsidP="00D92FA1">
      <w:pPr>
        <w:ind w:firstLine="708"/>
        <w:jc w:val="both"/>
      </w:pPr>
      <w:r>
        <w:t>2.11. Максимальный срок ожидания в очереди при подаче заявления на предоставление муниципальной услуги не должен превышать 30 минут.</w:t>
      </w:r>
    </w:p>
    <w:p w:rsidR="00173284" w:rsidRDefault="00173284" w:rsidP="00D92FA1">
      <w:pPr>
        <w:ind w:firstLine="708"/>
        <w:jc w:val="both"/>
      </w:pPr>
      <w:r>
        <w:t>2.12. Регистрация заявления осуществляется в течение 20 минут.</w:t>
      </w:r>
    </w:p>
    <w:p w:rsidR="00173284" w:rsidRDefault="00173284" w:rsidP="00D92FA1">
      <w:pPr>
        <w:shd w:val="clear" w:color="auto" w:fill="FFFFFF"/>
        <w:tabs>
          <w:tab w:val="left" w:pos="709"/>
        </w:tabs>
        <w:spacing w:before="7"/>
        <w:jc w:val="both"/>
      </w:pPr>
      <w:r>
        <w:tab/>
        <w:t xml:space="preserve">2.13. </w:t>
      </w:r>
      <w:r>
        <w:rPr>
          <w:spacing w:val="1"/>
        </w:rPr>
        <w:t>Прием</w:t>
      </w:r>
      <w:r>
        <w:t xml:space="preserve"> </w:t>
      </w:r>
      <w:r>
        <w:rPr>
          <w:spacing w:val="6"/>
        </w:rPr>
        <w:t xml:space="preserve">граждан специалистами Администрации </w:t>
      </w:r>
      <w:r>
        <w:rPr>
          <w:spacing w:val="8"/>
        </w:rPr>
        <w:t>осуществляется в помещениях Администрации.</w:t>
      </w:r>
    </w:p>
    <w:p w:rsidR="00173284" w:rsidRDefault="00173284" w:rsidP="007C0D26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 входа в помещение размещается табличка с наименованием помещения.</w:t>
      </w:r>
    </w:p>
    <w:p w:rsidR="00173284" w:rsidRDefault="00173284" w:rsidP="007C0D26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Помещение оборудуется, противопожарной системой и средствами пожаротушения, системой охраны и соответствует санитарно-эпидемиологическим правилам и нормам.</w:t>
      </w:r>
    </w:p>
    <w:p w:rsidR="00173284" w:rsidRDefault="00173284" w:rsidP="007C0D26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 целью информирования заявителей о фамилии, имени, отчестве и должности сотрудника, предоставляющих муниципальную услугу, специалист обеспечивается личной идентификационной карточкой и (или) настольной табличкой.</w:t>
      </w:r>
    </w:p>
    <w:p w:rsidR="00173284" w:rsidRDefault="00173284" w:rsidP="007C0D26">
      <w:pPr>
        <w:ind w:firstLine="708"/>
        <w:jc w:val="both"/>
      </w:pPr>
      <w:r>
        <w:t>В целях обеспечения конфиденциальности сведений одним специалистом одновременно ведется прием только одного заявителя. Одновременное консультирование и (или) прием двух или более заявителей не допускается.</w:t>
      </w:r>
    </w:p>
    <w:p w:rsidR="00173284" w:rsidRDefault="00173284" w:rsidP="007C0D26">
      <w:pPr>
        <w:pStyle w:val="ConsPlusNormal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Требования к парковочным местам:</w:t>
      </w:r>
    </w:p>
    <w:p w:rsidR="00173284" w:rsidRDefault="00173284" w:rsidP="007C0D26">
      <w:pPr>
        <w:autoSpaceDE w:val="0"/>
        <w:autoSpaceDN w:val="0"/>
        <w:adjustRightInd w:val="0"/>
        <w:jc w:val="both"/>
      </w:pPr>
      <w:r>
        <w:t xml:space="preserve">На территории, прилегающей к зданию, в котором расположено помещение, </w:t>
      </w:r>
      <w:r>
        <w:rPr>
          <w:iCs/>
        </w:rPr>
        <w:t>используемое для предоставления муниципальной услуги</w:t>
      </w:r>
      <w:r>
        <w:t>, оборудуются парковочные места для стоянки легкового автотранспорта, в том числе не менее трех – для транспортных средств инвалидов.</w:t>
      </w:r>
    </w:p>
    <w:p w:rsidR="00173284" w:rsidRDefault="00173284" w:rsidP="007C0D26">
      <w:pPr>
        <w:autoSpaceDE w:val="0"/>
        <w:autoSpaceDN w:val="0"/>
        <w:adjustRightInd w:val="0"/>
        <w:jc w:val="both"/>
      </w:pPr>
      <w:r>
        <w:t>Доступ заявителей к парковочным местам является бесплатным.</w:t>
      </w:r>
    </w:p>
    <w:p w:rsidR="00173284" w:rsidRDefault="00173284" w:rsidP="007C0D26">
      <w:pPr>
        <w:tabs>
          <w:tab w:val="left" w:pos="1080"/>
        </w:tabs>
        <w:autoSpaceDE w:val="0"/>
        <w:autoSpaceDN w:val="0"/>
        <w:adjustRightInd w:val="0"/>
        <w:jc w:val="both"/>
        <w:rPr>
          <w:iCs/>
        </w:rPr>
      </w:pPr>
      <w:r>
        <w:rPr>
          <w:iCs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173284" w:rsidRDefault="00173284" w:rsidP="007C0D26">
      <w:pPr>
        <w:ind w:firstLine="708"/>
        <w:jc w:val="both"/>
      </w:pPr>
      <w:r>
        <w:t>2.14. Показатели доступности предоставления муниципальной услуги.</w:t>
      </w:r>
    </w:p>
    <w:p w:rsidR="00173284" w:rsidRDefault="00173284" w:rsidP="007C0D2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определяется двумя основными характеристиками: доступностью и качеством, представляющими собой совокупность количественных и качественных параметров, позволяющих измерять, учитывать, контролировать и оценивать результат предоставления муниципальной услуги.</w:t>
      </w:r>
    </w:p>
    <w:p w:rsidR="00173284" w:rsidRDefault="00173284" w:rsidP="007C0D26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доступности муниципальной услуги - это обеспечение открытости деятельности администрации и общедоступности муниципальных информационных ресурсов, создание условий для эффективного взаимодействия между администрацией и получателями муниципальной услуги.</w:t>
      </w:r>
    </w:p>
    <w:p w:rsidR="00173284" w:rsidRDefault="00173284" w:rsidP="007C0D26">
      <w:pPr>
        <w:ind w:firstLine="708"/>
        <w:jc w:val="both"/>
      </w:pPr>
      <w:r>
        <w:t>Качество муниципальной услуги определяется соблюдением срока предоставления муниципальной услуги и отсутствием поданных в установленном порядке обоснованных жалоб на действия (бездействие) должностных лиц, осуществленные в ходе предоставления муниципальной услуги.</w:t>
      </w:r>
    </w:p>
    <w:p w:rsidR="00173284" w:rsidRDefault="00173284" w:rsidP="007C0D26">
      <w:pPr>
        <w:ind w:firstLine="708"/>
        <w:jc w:val="both"/>
      </w:pPr>
      <w:r>
        <w:t>2.15. Показатели доступности и качества муниципальной услуги.</w:t>
      </w:r>
    </w:p>
    <w:p w:rsidR="00173284" w:rsidRDefault="00173284" w:rsidP="007C0D26">
      <w:pPr>
        <w:autoSpaceDE w:val="0"/>
        <w:autoSpaceDN w:val="0"/>
        <w:adjustRightInd w:val="0"/>
        <w:jc w:val="both"/>
      </w:pPr>
      <w:r>
        <w:t>Показателем доступности является: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возможность обращения заявителя за предоставлением муниципальной услуги посредством личного обращения в администрацию либо путем направления по почте.</w:t>
      </w:r>
    </w:p>
    <w:p w:rsidR="00173284" w:rsidRDefault="00173284" w:rsidP="007C0D26">
      <w:pPr>
        <w:autoSpaceDE w:val="0"/>
        <w:autoSpaceDN w:val="0"/>
        <w:adjustRightInd w:val="0"/>
        <w:jc w:val="both"/>
      </w:pPr>
      <w:r>
        <w:t>Показатели качества:</w:t>
      </w:r>
    </w:p>
    <w:p w:rsidR="00173284" w:rsidRDefault="00173284" w:rsidP="00D92FA1">
      <w:pPr>
        <w:autoSpaceDE w:val="0"/>
        <w:autoSpaceDN w:val="0"/>
        <w:adjustRightInd w:val="0"/>
        <w:ind w:firstLine="708"/>
        <w:jc w:val="both"/>
      </w:pPr>
      <w:r>
        <w:t>- исполнение обращения в установленные сроки;</w:t>
      </w:r>
    </w:p>
    <w:p w:rsidR="00173284" w:rsidRDefault="00173284" w:rsidP="00D92FA1">
      <w:pPr>
        <w:autoSpaceDE w:val="0"/>
        <w:autoSpaceDN w:val="0"/>
        <w:adjustRightInd w:val="0"/>
        <w:ind w:firstLine="360"/>
        <w:jc w:val="both"/>
      </w:pPr>
      <w:r>
        <w:t>- соблюдение порядка выполнения административных процедур.</w:t>
      </w:r>
    </w:p>
    <w:p w:rsidR="00173284" w:rsidRDefault="00173284" w:rsidP="007C0D26">
      <w:pPr>
        <w:ind w:left="1069"/>
        <w:jc w:val="both"/>
      </w:pPr>
    </w:p>
    <w:p w:rsidR="00173284" w:rsidRDefault="00173284" w:rsidP="007C0D26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73284" w:rsidRDefault="00173284" w:rsidP="00440806">
      <w:pPr>
        <w:ind w:left="360"/>
        <w:rPr>
          <w:b/>
        </w:rPr>
      </w:pPr>
    </w:p>
    <w:p w:rsidR="00173284" w:rsidRDefault="00173284" w:rsidP="007C0D26">
      <w:pPr>
        <w:numPr>
          <w:ilvl w:val="1"/>
          <w:numId w:val="2"/>
        </w:numPr>
        <w:tabs>
          <w:tab w:val="num" w:pos="0"/>
        </w:tabs>
        <w:ind w:left="0" w:firstLine="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173284" w:rsidRDefault="00173284" w:rsidP="00D92FA1">
      <w:pPr>
        <w:ind w:firstLine="708"/>
        <w:jc w:val="both"/>
      </w:pPr>
      <w:r>
        <w:t>- Прием документов, установление права и оформление заявления на получение муниципальной услуги (Форма подачи заявления на предоставление муниципальной услуги-приложение №3);</w:t>
      </w:r>
    </w:p>
    <w:p w:rsidR="00173284" w:rsidRDefault="00173284" w:rsidP="00D92FA1">
      <w:pPr>
        <w:ind w:firstLine="708"/>
        <w:jc w:val="both"/>
      </w:pPr>
      <w:r>
        <w:t>- Рассмотрение представленных документов для подготовки проекта разрешения на строительство индивидуального жилого дома либо отказа в предоставлении разрешения на строительство индивидуального жилого дома;</w:t>
      </w:r>
    </w:p>
    <w:p w:rsidR="00173284" w:rsidRDefault="00173284" w:rsidP="00D92FA1">
      <w:pPr>
        <w:ind w:firstLine="708"/>
        <w:jc w:val="both"/>
      </w:pPr>
      <w:r>
        <w:t>- Принятие решения о подготовке и выдаче разрешения на строительство индивидуального жилого дома либо отказа в предоставлении разрешения на строительство индивидуального жилого дома.</w:t>
      </w:r>
    </w:p>
    <w:p w:rsidR="00173284" w:rsidRDefault="00173284" w:rsidP="007C0D26">
      <w:pPr>
        <w:jc w:val="both"/>
        <w:rPr>
          <w:color w:val="auto"/>
        </w:rPr>
      </w:pPr>
      <w:r>
        <w:rPr>
          <w:color w:val="auto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</w:t>
      </w:r>
    </w:p>
    <w:p w:rsidR="00173284" w:rsidRDefault="00173284" w:rsidP="007C0D26">
      <w:pPr>
        <w:numPr>
          <w:ilvl w:val="1"/>
          <w:numId w:val="2"/>
        </w:numPr>
        <w:tabs>
          <w:tab w:val="num" w:pos="720"/>
        </w:tabs>
        <w:ind w:left="720" w:hanging="720"/>
        <w:jc w:val="both"/>
        <w:rPr>
          <w:color w:val="auto"/>
        </w:rPr>
      </w:pPr>
      <w:r>
        <w:t xml:space="preserve">Сотрудником администрации сельсовета самостоятельно истребуются </w:t>
      </w:r>
      <w:r>
        <w:rPr>
          <w:color w:val="auto"/>
        </w:rPr>
        <w:t>по каналам межведомственного взаимодействия:</w:t>
      </w:r>
    </w:p>
    <w:p w:rsidR="00173284" w:rsidRDefault="00173284" w:rsidP="007C0D26">
      <w:pPr>
        <w:tabs>
          <w:tab w:val="num" w:pos="720"/>
        </w:tabs>
        <w:ind w:left="720"/>
        <w:jc w:val="both"/>
        <w:rPr>
          <w:color w:val="auto"/>
        </w:rPr>
      </w:pPr>
      <w:r>
        <w:rPr>
          <w:color w:val="auto"/>
        </w:rPr>
        <w:t>- правоустанавливающие документы на земельный участок.</w:t>
      </w:r>
    </w:p>
    <w:p w:rsidR="00173284" w:rsidRDefault="00173284" w:rsidP="00D92FA1">
      <w:pPr>
        <w:ind w:firstLine="708"/>
        <w:jc w:val="both"/>
      </w:pPr>
      <w:r>
        <w:t>3.3. Прием документов, установление права и оформление заявления на получение муниципальной услуги</w:t>
      </w:r>
    </w:p>
    <w:p w:rsidR="00173284" w:rsidRDefault="00173284" w:rsidP="00FE3303">
      <w:pPr>
        <w:ind w:firstLine="720"/>
        <w:jc w:val="both"/>
      </w:pPr>
      <w: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173284" w:rsidRDefault="00173284" w:rsidP="007C0D26">
      <w:pPr>
        <w:ind w:firstLine="720"/>
        <w:jc w:val="both"/>
      </w:pPr>
      <w:r>
        <w:t>3.3.2. Специалист администрации, ответственный за прием документов (далее по тексту - специалист):</w:t>
      </w:r>
    </w:p>
    <w:p w:rsidR="00173284" w:rsidRDefault="00173284" w:rsidP="007C0D26">
      <w:pPr>
        <w:ind w:firstLine="720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173284" w:rsidRDefault="00173284" w:rsidP="007C0D26">
      <w:pPr>
        <w:ind w:firstLine="720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173284" w:rsidRDefault="00173284" w:rsidP="007C0D26">
      <w:pPr>
        <w:ind w:firstLine="720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173284" w:rsidRDefault="00173284" w:rsidP="007C0D26">
      <w:pPr>
        <w:ind w:firstLine="720"/>
        <w:jc w:val="both"/>
      </w:pPr>
      <w:r>
        <w:t>фамилии, имена и отчества заявителей, адреса регистрации написаны полностью;</w:t>
      </w:r>
    </w:p>
    <w:p w:rsidR="00173284" w:rsidRDefault="00173284" w:rsidP="007C0D26">
      <w:pPr>
        <w:ind w:firstLine="720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173284" w:rsidRDefault="00173284" w:rsidP="007C0D26">
      <w:pPr>
        <w:ind w:firstLine="720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173284" w:rsidRDefault="00173284" w:rsidP="007C0D26">
      <w:pPr>
        <w:ind w:firstLine="720"/>
        <w:jc w:val="both"/>
      </w:pPr>
      <w:r>
        <w:t>пакет представленных документов полностью укомплектован.</w:t>
      </w:r>
    </w:p>
    <w:p w:rsidR="00173284" w:rsidRDefault="00173284" w:rsidP="007C0D26">
      <w:pPr>
        <w:ind w:firstLine="720"/>
        <w:jc w:val="both"/>
      </w:pPr>
      <w:r>
        <w:t>3.3.3. При отсутствии необходимых документов, неправильном заполнении заявления специалист,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173284" w:rsidRDefault="00173284" w:rsidP="007C0D26">
      <w:pPr>
        <w:ind w:firstLine="720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173284" w:rsidRDefault="00173284" w:rsidP="007C0D26">
      <w:pPr>
        <w:ind w:firstLine="720"/>
        <w:jc w:val="both"/>
      </w:pPr>
      <w:r>
        <w:t>3.3.4. Специалист, ответственный за прием документов, сверяет подлинники и копии документов, предоставленных заявителем.</w:t>
      </w:r>
    </w:p>
    <w:p w:rsidR="00173284" w:rsidRDefault="00173284" w:rsidP="007C0D26">
      <w:pPr>
        <w:ind w:firstLine="720"/>
        <w:jc w:val="both"/>
      </w:pPr>
      <w:r>
        <w:t xml:space="preserve">3.3.5. Специалист, вносит запись в журнал регистрации заявлений о предоставлении муниципальной услуги. </w:t>
      </w:r>
    </w:p>
    <w:p w:rsidR="00173284" w:rsidRDefault="00173284" w:rsidP="007C0D26">
      <w:pPr>
        <w:ind w:firstLine="720"/>
        <w:jc w:val="both"/>
      </w:pPr>
      <w: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173284" w:rsidRDefault="00173284" w:rsidP="007C0D26">
      <w:pPr>
        <w:ind w:firstLine="720"/>
        <w:jc w:val="both"/>
      </w:pPr>
      <w:r>
        <w:t>3.3.6. Специалист, ответственный за прием документов, оформляет расписку о приеме заявления и документов в двух экземплярах и передает один экземпляр заявителю, а второй помещает вместе с документами в дело «Разрешения на строительство индивидуального жилого дома». В расписке указывается:</w:t>
      </w:r>
    </w:p>
    <w:p w:rsidR="00173284" w:rsidRDefault="00173284" w:rsidP="007C0D26">
      <w:pPr>
        <w:ind w:firstLine="720"/>
        <w:jc w:val="both"/>
      </w:pPr>
      <w:r>
        <w:t>- порядковый номер записи в журнале регистрации заявлений о предоставлении муниципальной услуги (регистрационный номер);</w:t>
      </w:r>
    </w:p>
    <w:p w:rsidR="00173284" w:rsidRDefault="00173284" w:rsidP="007C0D26">
      <w:pPr>
        <w:ind w:firstLine="720"/>
        <w:jc w:val="both"/>
      </w:pPr>
      <w:r>
        <w:t>- дата представления документов;</w:t>
      </w:r>
    </w:p>
    <w:p w:rsidR="00173284" w:rsidRDefault="00173284" w:rsidP="007C0D26">
      <w:pPr>
        <w:ind w:firstLine="720"/>
        <w:jc w:val="both"/>
      </w:pPr>
      <w:r>
        <w:t xml:space="preserve">- фамилия и инициалы специалиста, принявшего документы и сделавшего соответствующую запись в журнале регистрации заявлений о предоставлении муниципальной услуги, </w:t>
      </w:r>
    </w:p>
    <w:p w:rsidR="00173284" w:rsidRDefault="00173284" w:rsidP="007C0D26">
      <w:pPr>
        <w:ind w:firstLine="720"/>
        <w:jc w:val="both"/>
      </w:pPr>
      <w:r>
        <w:t>- подпись специалиста.</w:t>
      </w:r>
    </w:p>
    <w:p w:rsidR="00173284" w:rsidRDefault="00173284" w:rsidP="007C0D26">
      <w:pPr>
        <w:ind w:firstLine="720"/>
        <w:jc w:val="both"/>
      </w:pPr>
      <w:r>
        <w:t>3.3.7. Специалист, ответственный за прием документов, передает их в установленном порядке для рассмотрения.</w:t>
      </w:r>
    </w:p>
    <w:p w:rsidR="00173284" w:rsidRDefault="00173284" w:rsidP="007C0D26">
      <w:pPr>
        <w:ind w:firstLine="720"/>
        <w:jc w:val="both"/>
      </w:pPr>
      <w:r>
        <w:t>3.3.8.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173284" w:rsidRDefault="00173284" w:rsidP="007C0D26">
      <w:pPr>
        <w:ind w:firstLine="720"/>
        <w:jc w:val="both"/>
      </w:pPr>
      <w:r>
        <w:t>Суммарная длительность административной процедуры - 30 минут.</w:t>
      </w:r>
    </w:p>
    <w:p w:rsidR="00173284" w:rsidRDefault="00173284" w:rsidP="007C0D26">
      <w:pPr>
        <w:ind w:firstLine="720"/>
        <w:jc w:val="both"/>
      </w:pPr>
      <w: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</w:t>
      </w:r>
    </w:p>
    <w:p w:rsidR="00173284" w:rsidRDefault="00173284" w:rsidP="00D92FA1">
      <w:pPr>
        <w:ind w:firstLine="708"/>
        <w:jc w:val="both"/>
      </w:pPr>
      <w:r>
        <w:t>3.4. Рассмотрение представленных документов для подготовки проекта разрешения на строительство индивидуального жилого дома либо отказа в предоставлении разрешения на строительство индивидуального жилого дома.</w:t>
      </w:r>
    </w:p>
    <w:p w:rsidR="00173284" w:rsidRDefault="00173284" w:rsidP="007C0D26">
      <w:pPr>
        <w:ind w:firstLine="720"/>
        <w:jc w:val="both"/>
      </w:pPr>
      <w:r>
        <w:t>3.4.1. Основанием для начала рассмотрения документов, представленных для получения разрешения на строительство индивидуального жилого дома либо отказа в предоставлении разрешения на строительство индивидуального жилого дома (далее по тексту – представленные документы), является их поступление главе Чернореченского сельсовета.</w:t>
      </w:r>
    </w:p>
    <w:p w:rsidR="00173284" w:rsidRDefault="00173284" w:rsidP="007C0D26">
      <w:pPr>
        <w:ind w:firstLine="720"/>
        <w:jc w:val="both"/>
      </w:pPr>
      <w:r>
        <w:t>3.4.2. Глава сельсовета, направляет представленные документы специалисту администрации по имуществу и земельным отношениям, специалист:</w:t>
      </w:r>
    </w:p>
    <w:p w:rsidR="00173284" w:rsidRDefault="00173284" w:rsidP="007C0D26">
      <w:pPr>
        <w:ind w:firstLine="720"/>
        <w:jc w:val="both"/>
      </w:pPr>
      <w:r>
        <w:t>- регистрирует дело «Разрешение на строительство индивидуального жилого дома» в журнале учета разрешений на строительство;</w:t>
      </w:r>
    </w:p>
    <w:p w:rsidR="00173284" w:rsidRDefault="00173284" w:rsidP="007C0D26">
      <w:pPr>
        <w:ind w:firstLine="720"/>
        <w:jc w:val="both"/>
      </w:pPr>
      <w:r>
        <w:t>- вводит сведения в базу данных о заявителях;</w:t>
      </w:r>
    </w:p>
    <w:p w:rsidR="00173284" w:rsidRDefault="00173284" w:rsidP="007C0D26">
      <w:pPr>
        <w:ind w:firstLine="720"/>
        <w:jc w:val="both"/>
      </w:pPr>
      <w:r>
        <w:t>- рассматривает представленные документы с точки зрения их полноты;</w:t>
      </w:r>
    </w:p>
    <w:p w:rsidR="00173284" w:rsidRDefault="00173284" w:rsidP="007C0D26">
      <w:pPr>
        <w:ind w:firstLine="720"/>
        <w:jc w:val="both"/>
      </w:pPr>
      <w:r>
        <w:t>- изучает представленные документы в целях выявления отсутствия противоречивой и недостоверной информации;</w:t>
      </w:r>
    </w:p>
    <w:p w:rsidR="00173284" w:rsidRDefault="00173284" w:rsidP="007C0D26">
      <w:pPr>
        <w:ind w:firstLine="720"/>
        <w:jc w:val="both"/>
      </w:pPr>
      <w:r>
        <w:t>- проверяет соответствие представленных документов требованиям, установленным действующим законодательством;</w:t>
      </w:r>
    </w:p>
    <w:p w:rsidR="00173284" w:rsidRDefault="00173284" w:rsidP="007C0D26">
      <w:pPr>
        <w:ind w:firstLine="720"/>
        <w:jc w:val="both"/>
      </w:pPr>
      <w:r>
        <w:t>- готовит в письменной форме проект разрешения на строительство индивидуального жилого дома либо отказа в предоставлении разрешения на строительство индивидуального жилого дома.</w:t>
      </w:r>
    </w:p>
    <w:p w:rsidR="00173284" w:rsidRDefault="00173284" w:rsidP="007C0D26">
      <w:pPr>
        <w:ind w:firstLine="720"/>
        <w:jc w:val="both"/>
      </w:pPr>
      <w:r>
        <w:t>3.4.3. Результатом выполнения административной процедуры является проект разрешения на строительство индивидуального жилого дома либо отказа в предоставлении разрешения на строительство индивидуального жилого дома и передача его на рассмотрение главе сельсовета.</w:t>
      </w:r>
    </w:p>
    <w:p w:rsidR="00173284" w:rsidRDefault="00173284" w:rsidP="007C0D26">
      <w:pPr>
        <w:ind w:firstLine="720"/>
        <w:jc w:val="both"/>
      </w:pPr>
      <w:r>
        <w:t>Суммарная длительность административной процедуры составляет не более 1,5 рабочих дня</w:t>
      </w:r>
      <w:r>
        <w:rPr>
          <w:b/>
          <w:bCs/>
          <w:i/>
          <w:iCs/>
        </w:rPr>
        <w:t>.</w:t>
      </w:r>
    </w:p>
    <w:p w:rsidR="00173284" w:rsidRDefault="00173284" w:rsidP="007C0D26">
      <w:pPr>
        <w:jc w:val="both"/>
      </w:pPr>
      <w:r>
        <w:t>3.5. Принятие решения о подготовке и выдаче разрешения на строительство индивидуального жилого дома либо отказа в предоставлении разрешения на строительство индивидуального жилого дома</w:t>
      </w:r>
    </w:p>
    <w:p w:rsidR="00173284" w:rsidRDefault="00173284" w:rsidP="007C0D26">
      <w:pPr>
        <w:ind w:firstLine="720"/>
        <w:jc w:val="both"/>
      </w:pPr>
      <w:r>
        <w:t>3.5.1. Основанием для начала административной процедуры по принятию решения о подготовке и выдаче разрешения на строительство индивидуального жилого дома либо отказа в предоставлении разрешения на строительство индивидуального жилого дома является завершение рассмотрения представленных документов и поступление проекта постановления главе сельсовета.</w:t>
      </w:r>
    </w:p>
    <w:p w:rsidR="00173284" w:rsidRDefault="00173284" w:rsidP="007C0D26">
      <w:pPr>
        <w:ind w:firstLine="720"/>
        <w:jc w:val="both"/>
      </w:pPr>
      <w:r>
        <w:t>3.5.2. В случае если все документы соответствуют требованиям, установленным действующим законодательством, глава подписывает разрешение на строительство индивидуального жилого дома.</w:t>
      </w:r>
    </w:p>
    <w:p w:rsidR="00173284" w:rsidRDefault="00173284" w:rsidP="007C0D26">
      <w:pPr>
        <w:ind w:firstLine="720"/>
        <w:jc w:val="both"/>
      </w:pPr>
      <w:r>
        <w:t>3.5.3. В случае если выявлены несоответствия в представленных документах, глава сельсовета, подписывает решение об отказе в предоставлении разрешения на строительство индивидуального жилого дома.</w:t>
      </w:r>
    </w:p>
    <w:p w:rsidR="00173284" w:rsidRDefault="00173284" w:rsidP="007C0D26">
      <w:pPr>
        <w:ind w:firstLine="720"/>
        <w:jc w:val="both"/>
      </w:pPr>
      <w:r>
        <w:t>3.5.4. Разрешение на строительство индивидуального жилого дома либо отказ в предоставлении разрешения на строительство индивидуального жилого дома подшивается в дело, запись о принятом решении вносится в журнал учета разрешений на строительство индивидуального жилого дома.</w:t>
      </w:r>
    </w:p>
    <w:p w:rsidR="00173284" w:rsidRDefault="00173284" w:rsidP="00B3490F">
      <w:pPr>
        <w:ind w:firstLine="720"/>
        <w:jc w:val="both"/>
      </w:pPr>
      <w:r>
        <w:t>3.5.5. Результатом выполнения административной процедуры является разрешение на строительство индивидуального жилого дома либо отказ в строительстве индивидуального жилого дома.</w:t>
      </w:r>
    </w:p>
    <w:p w:rsidR="00173284" w:rsidRDefault="00173284" w:rsidP="007C0D26">
      <w:pPr>
        <w:jc w:val="center"/>
        <w:rPr>
          <w:b/>
        </w:rPr>
      </w:pPr>
      <w:r>
        <w:rPr>
          <w:b/>
        </w:rPr>
        <w:t>4. Контроль за предоставлением муниципальной услуги</w:t>
      </w:r>
    </w:p>
    <w:p w:rsidR="00173284" w:rsidRDefault="00173284" w:rsidP="007C0D26">
      <w:pPr>
        <w:ind w:firstLine="708"/>
        <w:jc w:val="both"/>
      </w:pPr>
      <w:r>
        <w:t>4.1. Контроль за предоставлением муниципальной услуги осуществляется в форме текущего контроля за соблюдением и исполнением специалистом администрации положений административного регламента, полноты и качества предоставления муниципальной услуги.</w:t>
      </w:r>
    </w:p>
    <w:p w:rsidR="00173284" w:rsidRDefault="00173284" w:rsidP="007C0D26">
      <w:pPr>
        <w:ind w:firstLine="708"/>
        <w:jc w:val="both"/>
      </w:pPr>
      <w:r>
        <w:t>4.2. Текущий контроль за соблюдением исполнения специалистом администрации положений административного регламента осуществляет глава сельсовета</w:t>
      </w:r>
    </w:p>
    <w:p w:rsidR="00173284" w:rsidRDefault="00173284" w:rsidP="007C0D26">
      <w:pPr>
        <w:ind w:firstLine="708"/>
        <w:jc w:val="both"/>
      </w:pPr>
      <w:r>
        <w:t>4.3.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нарушений.</w:t>
      </w:r>
    </w:p>
    <w:p w:rsidR="00173284" w:rsidRDefault="00173284" w:rsidP="007C0D26">
      <w:pPr>
        <w:ind w:firstLine="708"/>
        <w:jc w:val="both"/>
      </w:pPr>
      <w:r>
        <w:t>Для проведения проверки распоряжением главы Чернореченского  сельсовета создается комиссия.</w:t>
      </w:r>
    </w:p>
    <w:p w:rsidR="00173284" w:rsidRDefault="00173284" w:rsidP="007C0D26">
      <w:pPr>
        <w:ind w:firstLine="708"/>
        <w:jc w:val="both"/>
      </w:pPr>
      <w:r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и внеплановый характер (по конкретному обращению).</w:t>
      </w:r>
    </w:p>
    <w:p w:rsidR="00173284" w:rsidRDefault="00173284" w:rsidP="007C0D26">
      <w:pPr>
        <w:jc w:val="both"/>
      </w:pPr>
      <w: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173284" w:rsidRDefault="00173284" w:rsidP="007C0D26">
      <w:pPr>
        <w:jc w:val="both"/>
      </w:pPr>
      <w:r>
        <w:t>Акт подписывается всеми членами комиссии.</w:t>
      </w:r>
    </w:p>
    <w:p w:rsidR="00173284" w:rsidRDefault="00173284" w:rsidP="007C0D26">
      <w:pPr>
        <w:ind w:firstLine="708"/>
        <w:jc w:val="both"/>
      </w:pPr>
      <w:r>
        <w:t>4.4. Ответственность должностных лиц администрации закрепляется в должностных инструкциях.</w:t>
      </w:r>
    </w:p>
    <w:p w:rsidR="00173284" w:rsidRDefault="00173284" w:rsidP="007C0D26">
      <w:pPr>
        <w:ind w:firstLine="708"/>
        <w:jc w:val="both"/>
      </w:pPr>
      <w:r>
        <w:t>4.5.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173284" w:rsidRDefault="00173284" w:rsidP="007C0D26">
      <w:pPr>
        <w:jc w:val="both"/>
      </w:pPr>
      <w:r>
        <w:t>Проведение внеплановых проверок осуществляется по конкретным обращениям заявителей</w:t>
      </w:r>
    </w:p>
    <w:p w:rsidR="00173284" w:rsidRDefault="00173284" w:rsidP="007C0D26">
      <w:pPr>
        <w:ind w:firstLine="708"/>
        <w:jc w:val="both"/>
      </w:pPr>
      <w:r>
        <w:t>В случае проведения внеплановой проверки по конкретному обращению заявителя, в течение 30 дней со дня регистрации письменного обращения обратившемуся заявителю направляется по почте информация о результатах проверки, проведенной по обращению.</w:t>
      </w:r>
    </w:p>
    <w:p w:rsidR="00173284" w:rsidRDefault="00173284" w:rsidP="007C0D26">
      <w:pPr>
        <w:ind w:firstLine="708"/>
        <w:jc w:val="both"/>
      </w:pPr>
      <w:r>
        <w:t>Результаты проверки оформляются в виде акта, в котором отмечаются выявленные недостатки и указываются предложения по их устранению. Акт подписывается главой сельсовета.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173284" w:rsidRDefault="00173284" w:rsidP="00D92FA1">
      <w:pPr>
        <w:ind w:firstLine="708"/>
        <w:jc w:val="both"/>
      </w:pPr>
      <w:r>
        <w:t>Граждане, их объединения и организации вправе осуществлять устные и направлять письменные обращения  в администрацию с просьбой предоставить информацию о ходе выполнения административных процедур.</w:t>
      </w:r>
    </w:p>
    <w:p w:rsidR="00173284" w:rsidRDefault="00173284" w:rsidP="007C0D26">
      <w:pPr>
        <w:jc w:val="center"/>
        <w:rPr>
          <w:b/>
        </w:rPr>
      </w:pPr>
    </w:p>
    <w:p w:rsidR="00173284" w:rsidRPr="00B3490F" w:rsidRDefault="00173284" w:rsidP="00B3490F">
      <w:pPr>
        <w:jc w:val="center"/>
        <w:rPr>
          <w:b/>
        </w:rPr>
      </w:pPr>
      <w:r>
        <w:rPr>
          <w:b/>
        </w:rPr>
        <w:t>5. Досудебный (внесудебный) порядок обжалования решений и действий (бездействия) администрации, а также должностных лиц</w:t>
      </w:r>
    </w:p>
    <w:p w:rsidR="00173284" w:rsidRDefault="00173284" w:rsidP="00D92FA1">
      <w:pPr>
        <w:ind w:firstLine="708"/>
        <w:jc w:val="both"/>
      </w:pPr>
      <w:r>
        <w:t>5.1. Заявители вправе обжаловать действия (бездействие) должностных лиц и специалистов,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173284" w:rsidRDefault="00173284" w:rsidP="00D92FA1">
      <w:pPr>
        <w:ind w:firstLine="708"/>
        <w:jc w:val="both"/>
      </w:pPr>
      <w:r>
        <w:t>1) нарушение срока регистрации запроса заявителя о предоставлении муниципальной услуги;</w:t>
      </w:r>
    </w:p>
    <w:p w:rsidR="00173284" w:rsidRDefault="00173284" w:rsidP="00D92FA1">
      <w:pPr>
        <w:ind w:firstLine="708"/>
        <w:jc w:val="both"/>
      </w:pPr>
      <w:r>
        <w:t>2) нарушение срока предоставления муниципальной услуги;</w:t>
      </w:r>
    </w:p>
    <w:p w:rsidR="00173284" w:rsidRDefault="00173284" w:rsidP="00D92FA1">
      <w:pPr>
        <w:ind w:firstLine="708"/>
        <w:jc w:val="both"/>
      </w:pPr>
      <w: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173284" w:rsidRDefault="00173284" w:rsidP="00D92FA1">
      <w:pPr>
        <w:ind w:firstLine="708"/>
        <w:jc w:val="both"/>
      </w:pPr>
      <w:r>
        <w:t>4) отказ в приеме документов, предоставление которых предусмотрено настоящим административным регламентом, у заявителя;</w:t>
      </w:r>
    </w:p>
    <w:p w:rsidR="00173284" w:rsidRDefault="00173284" w:rsidP="00D92FA1">
      <w:pPr>
        <w:ind w:firstLine="708"/>
        <w:jc w:val="both"/>
      </w:pPr>
      <w: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173284" w:rsidRDefault="00173284" w:rsidP="007C0D26">
      <w:pPr>
        <w:jc w:val="both"/>
      </w:pPr>
      <w: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73284" w:rsidRDefault="00173284" w:rsidP="00D92FA1">
      <w:pPr>
        <w:ind w:firstLine="708"/>
        <w:jc w:val="both"/>
      </w:pPr>
      <w:r>
        <w:t>7) отказ Администрации, должностного лица Администрации,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73284" w:rsidRDefault="00173284" w:rsidP="00D92FA1">
      <w:pPr>
        <w:ind w:firstLine="708"/>
        <w:jc w:val="both"/>
      </w:pPr>
      <w:r>
        <w:t>5.2. Заявители вправе обратиться с жалобой на действия (бездействие) должностных лиц и специалистов,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hyperlink r:id="rId7" w:history="1">
        <w:r>
          <w:rPr>
            <w:rStyle w:val="Hyperlink"/>
          </w:rPr>
          <w:t>www.gosuslugi.ru</w:t>
        </w:r>
      </w:hyperlink>
      <w:r>
        <w:t>) либо регионального портала государственных и муниципальных услуг (54.</w:t>
      </w:r>
      <w:r>
        <w:rPr>
          <w:lang w:val="en-US"/>
        </w:rPr>
        <w:t>gosuslugi</w:t>
      </w:r>
      <w:r>
        <w:t>.</w:t>
      </w:r>
      <w:r>
        <w:rPr>
          <w:lang w:val="en-US"/>
        </w:rPr>
        <w:t>ru</w:t>
      </w:r>
      <w:r>
        <w:t>), а также может быть принята при личном приеме заявителя.</w:t>
      </w:r>
    </w:p>
    <w:p w:rsidR="00173284" w:rsidRDefault="00173284" w:rsidP="00D92FA1">
      <w:pPr>
        <w:ind w:firstLine="708"/>
        <w:jc w:val="both"/>
      </w:pPr>
      <w:r>
        <w:t>5.2.1. Жалоба подается в письменной форме на бумажном носителе, в электронной форме в Администрацию. Заявители вправе обжаловать в досудебном (внесудебном) порядке действия (бездействие) и решения должностных лиц – главе Чернореченского  сельсовета.</w:t>
      </w:r>
    </w:p>
    <w:p w:rsidR="00173284" w:rsidRDefault="00173284" w:rsidP="00D92FA1">
      <w:pPr>
        <w:ind w:firstLine="708"/>
        <w:jc w:val="both"/>
      </w:pPr>
      <w:r>
        <w:t>5.3. Жалоба должна содержать:</w:t>
      </w:r>
    </w:p>
    <w:p w:rsidR="00173284" w:rsidRDefault="00173284" w:rsidP="00D92FA1">
      <w:pPr>
        <w:ind w:firstLine="708"/>
        <w:jc w:val="both"/>
      </w:pPr>
      <w:r>
        <w:t>1) наименование органа, предоставляющего муниципальную услугу, должностного лица органа, предоставляющего муниципальную услугу, либо Ф.И.О. или должность муниципального служащего, решения и действия (бездействие) которых обжалуются;</w:t>
      </w:r>
    </w:p>
    <w:p w:rsidR="00173284" w:rsidRDefault="00173284" w:rsidP="00D92FA1">
      <w:pPr>
        <w:ind w:firstLine="708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73284" w:rsidRDefault="00173284" w:rsidP="00D92FA1">
      <w:pPr>
        <w:ind w:firstLine="708"/>
        <w:jc w:val="both"/>
      </w:pPr>
      <w:r>
        <w:t>3) сведения об обжалуемых решениях и действиях (бездействии) Администрации, должностного лица либо муниципального служащего;</w:t>
      </w:r>
    </w:p>
    <w:p w:rsidR="00173284" w:rsidRDefault="00173284" w:rsidP="00D92FA1">
      <w:pPr>
        <w:ind w:firstLine="708"/>
        <w:jc w:val="both"/>
      </w:pPr>
      <w:r>
        <w:t>4) доводы, на основании которых заявитель не согласен с решением и действием (бездействием) Администрации, должностного лица Администрации,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173284" w:rsidRDefault="00173284" w:rsidP="00D92FA1">
      <w:pPr>
        <w:ind w:firstLine="708"/>
        <w:jc w:val="both"/>
      </w:pPr>
      <w:r>
        <w:t>5) личную подпись заявителя и дату.</w:t>
      </w:r>
    </w:p>
    <w:p w:rsidR="00173284" w:rsidRDefault="00173284" w:rsidP="00D92FA1">
      <w:pPr>
        <w:ind w:firstLine="708"/>
        <w:jc w:val="both"/>
      </w:pPr>
      <w: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173284" w:rsidRDefault="00173284" w:rsidP="00D92FA1">
      <w:pPr>
        <w:ind w:firstLine="708"/>
        <w:jc w:val="both"/>
      </w:pPr>
      <w:r>
        <w:t>- о местонахождении Администрации;</w:t>
      </w:r>
    </w:p>
    <w:p w:rsidR="00173284" w:rsidRDefault="00173284" w:rsidP="007C0D26">
      <w:pPr>
        <w:jc w:val="both"/>
      </w:pPr>
      <w:r>
        <w:t>сведения о режиме работы Администрации;</w:t>
      </w:r>
    </w:p>
    <w:p w:rsidR="00173284" w:rsidRDefault="00173284" w:rsidP="00D92FA1">
      <w:pPr>
        <w:ind w:firstLine="708"/>
        <w:jc w:val="both"/>
      </w:pPr>
      <w:r>
        <w:t>- о графике приема заявителей Главой Чернореченского  сельсовета;</w:t>
      </w:r>
    </w:p>
    <w:p w:rsidR="00173284" w:rsidRDefault="00173284" w:rsidP="00D92FA1">
      <w:pPr>
        <w:ind w:firstLine="708"/>
        <w:jc w:val="both"/>
      </w:pPr>
      <w:r>
        <w:t>- о перечне номеров телефонов для получения сведений о прохождении процедур рассмотрения жалобы;</w:t>
      </w:r>
    </w:p>
    <w:p w:rsidR="00173284" w:rsidRDefault="00173284" w:rsidP="00D92FA1">
      <w:pPr>
        <w:ind w:firstLine="708"/>
        <w:jc w:val="both"/>
      </w:pPr>
      <w:r>
        <w:t>- о входящем номере, под которым зарегистрирована жалоба в Администрации;</w:t>
      </w:r>
    </w:p>
    <w:p w:rsidR="00173284" w:rsidRDefault="00173284" w:rsidP="00D92FA1">
      <w:pPr>
        <w:ind w:firstLine="708"/>
        <w:jc w:val="both"/>
      </w:pPr>
      <w:r>
        <w:t>- о сроке рассмотрения жалобы;</w:t>
      </w:r>
    </w:p>
    <w:p w:rsidR="00173284" w:rsidRDefault="00173284" w:rsidP="00D92FA1">
      <w:pPr>
        <w:ind w:firstLine="708"/>
        <w:jc w:val="both"/>
      </w:pPr>
      <w:r>
        <w:t>- о принятых промежуточных решениях (принятие к рассмотрению, истребование документов).</w:t>
      </w:r>
    </w:p>
    <w:p w:rsidR="00173284" w:rsidRDefault="00173284" w:rsidP="00D92FA1">
      <w:pPr>
        <w:ind w:firstLine="708"/>
        <w:jc w:val="both"/>
      </w:pPr>
      <w:r>
        <w:t>При подаче жалобы заявитель вправе получить в Администрации копии документов, подтверждающих обжалуемое действие (бездействие) специалиста администрации.</w:t>
      </w:r>
    </w:p>
    <w:p w:rsidR="00173284" w:rsidRDefault="00173284" w:rsidP="00D92FA1">
      <w:pPr>
        <w:ind w:firstLine="708"/>
        <w:jc w:val="both"/>
      </w:pPr>
      <w:r>
        <w:t xml:space="preserve">5.5. 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Администрации, специалиста Администрации, участвующего в предоставлении муниципальной услуги,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73284" w:rsidRDefault="00173284" w:rsidP="00D92FA1">
      <w:pPr>
        <w:ind w:firstLine="708"/>
        <w:jc w:val="both"/>
      </w:pPr>
      <w:r>
        <w:t>5.6. По результатам рассмотрения жалобы Администрация принимает одно из следующих решений:</w:t>
      </w:r>
    </w:p>
    <w:p w:rsidR="00173284" w:rsidRDefault="00173284" w:rsidP="00D92FA1">
      <w:pPr>
        <w:ind w:firstLine="708"/>
        <w:jc w:val="both"/>
      </w:pPr>
      <w:r>
        <w:t>1) удовлетворяет жалобу, в том числе в форме отмены принятого решения, исправления допущенных Администрацией,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173284" w:rsidRDefault="00173284" w:rsidP="00D92FA1">
      <w:pPr>
        <w:ind w:firstLine="708"/>
        <w:jc w:val="both"/>
      </w:pPr>
      <w:r>
        <w:t>2) отказывает в удовлетворении жалобы.</w:t>
      </w:r>
    </w:p>
    <w:p w:rsidR="00173284" w:rsidRDefault="00173284" w:rsidP="00D92FA1">
      <w:pPr>
        <w:ind w:firstLine="708"/>
        <w:jc w:val="both"/>
      </w:pPr>
      <w:r>
        <w:t>5.7. Не позднее дня, следующего за днем принятия решения, указанного в пункте 5.6.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73284" w:rsidRDefault="00173284" w:rsidP="00D92FA1">
      <w:pPr>
        <w:ind w:firstLine="708"/>
        <w:jc w:val="both"/>
      </w:pPr>
      <w: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73284" w:rsidRDefault="00173284" w:rsidP="00D92FA1">
      <w:pPr>
        <w:ind w:firstLine="708"/>
        <w:jc w:val="both"/>
      </w:pPr>
      <w:r>
        <w:t>5.9. Запись заявителей на личный прием к Главе Чернореченского  сельсовета, в том числе для рассмотрения, осуществляется при личном обращении и (или) при обращении по номерам телефонов, которые размещаются на официальном интернет-сайте Администрации и информационном стенде Администрации, предоставляющего муниципальную услугу.</w:t>
      </w:r>
    </w:p>
    <w:p w:rsidR="00173284" w:rsidRDefault="00173284" w:rsidP="00D92FA1">
      <w:pPr>
        <w:ind w:firstLine="708"/>
        <w:jc w:val="both"/>
      </w:pPr>
      <w:r>
        <w:t>5.10. При обращении заявителя с жалобой в устной форме,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 заявителя. В остальных случаях дается письменный ответ по существу поставленных в обращении вопросов.</w:t>
      </w:r>
    </w:p>
    <w:p w:rsidR="00173284" w:rsidRDefault="00173284" w:rsidP="00D92FA1">
      <w:pPr>
        <w:ind w:firstLine="708"/>
        <w:jc w:val="both"/>
      </w:pPr>
      <w:r>
        <w:t>5.11. Письменная жалоба, содержащая вопросы, решение которых не входит в компетенцию Администрации, направляется в течение семи дней со дня ее регистрации в Администрации,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173284" w:rsidRDefault="00173284" w:rsidP="00D92FA1">
      <w:pPr>
        <w:ind w:firstLine="708"/>
        <w:jc w:val="both"/>
      </w:pPr>
      <w:r>
        <w:t>5.12. Обращение, поступившее в Администрацию или должностному лицу в форме электронного документа, подлежит рассмотрению в порядке, установленном настоящим административным регламентом. 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173284" w:rsidRDefault="00173284" w:rsidP="007C0D26">
      <w:pPr>
        <w:jc w:val="both"/>
      </w:pPr>
      <w:r>
        <w:t>Ответ на обращение, поступившее в Администрацию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173284" w:rsidRDefault="00173284" w:rsidP="00D92FA1">
      <w:pPr>
        <w:ind w:firstLine="708"/>
        <w:jc w:val="both"/>
      </w:pPr>
      <w:r>
        <w:t>5.13. Порядок рассмотрения жалобы заявителя, основания для отказа в рассмотрении жалобы:</w:t>
      </w:r>
    </w:p>
    <w:p w:rsidR="00173284" w:rsidRDefault="00173284" w:rsidP="00D92FA1">
      <w:pPr>
        <w:ind w:firstLine="708"/>
        <w:jc w:val="both"/>
      </w:pPr>
      <w:r>
        <w:t>-в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173284" w:rsidRDefault="00173284" w:rsidP="00D92FA1">
      <w:pPr>
        <w:ind w:firstLine="708"/>
        <w:jc w:val="both"/>
      </w:pPr>
      <w:r>
        <w:t>-жалобу,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173284" w:rsidRDefault="00173284" w:rsidP="00D92FA1">
      <w:pPr>
        <w:ind w:firstLine="708"/>
        <w:jc w:val="both"/>
      </w:pPr>
      <w:r>
        <w:t>-если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173284" w:rsidRDefault="00173284" w:rsidP="00D92FA1">
      <w:pPr>
        <w:ind w:firstLine="708"/>
        <w:jc w:val="both"/>
      </w:pPr>
      <w:r>
        <w:t>-если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173284" w:rsidRDefault="00173284" w:rsidP="00D92FA1">
      <w:pPr>
        <w:ind w:firstLine="708"/>
        <w:jc w:val="both"/>
      </w:pPr>
      <w:r>
        <w:t>-в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173284" w:rsidRDefault="00173284" w:rsidP="00D92FA1">
      <w:pPr>
        <w:ind w:firstLine="708"/>
        <w:jc w:val="both"/>
      </w:pPr>
      <w:r>
        <w:t>-в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Администрацию.</w:t>
      </w:r>
    </w:p>
    <w:p w:rsidR="00173284" w:rsidRDefault="00173284" w:rsidP="00D92FA1">
      <w:pPr>
        <w:ind w:firstLine="708"/>
        <w:jc w:val="both"/>
      </w:pPr>
      <w:r>
        <w:t>5.14. По результатам рассмотрения жалобы должностное лицо принимает решение об удовлетворении требований заявителя либо об отказе в их удовлетворении, о чем заявителю дается письменный ответ.</w:t>
      </w:r>
    </w:p>
    <w:p w:rsidR="00173284" w:rsidRDefault="00173284" w:rsidP="00D92FA1">
      <w:pPr>
        <w:ind w:firstLine="708"/>
        <w:jc w:val="both"/>
      </w:pPr>
      <w:r>
        <w:t>5.15. 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173284" w:rsidRDefault="00173284" w:rsidP="00D92FA1">
      <w:pPr>
        <w:ind w:firstLine="708"/>
        <w:jc w:val="both"/>
      </w:pPr>
      <w:r>
        <w:t>5.16. 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 Администрации, должностного лица, решение, действие (бездействие) которого оспаривается.</w:t>
      </w:r>
    </w:p>
    <w:p w:rsidR="00173284" w:rsidRDefault="00173284" w:rsidP="00D92FA1">
      <w:pPr>
        <w:ind w:firstLine="708"/>
        <w:jc w:val="both"/>
      </w:pPr>
      <w:r>
        <w:t>5.17. Гражданин вправе обратиться в суд с заявлением в течение трех месяцев со дня, когда ему стало известно о нарушении его прав и свобод.</w:t>
      </w:r>
    </w:p>
    <w:p w:rsidR="00173284" w:rsidRDefault="00173284" w:rsidP="007C0D26">
      <w:pPr>
        <w:jc w:val="both"/>
      </w:pPr>
      <w:r>
        <w:t>Пропуск трехмесячного срока обращения в суд с заявлением не является для суда основанием для отказа в принятии заявления.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заявления.</w:t>
      </w:r>
    </w:p>
    <w:p w:rsidR="00173284" w:rsidRDefault="00173284" w:rsidP="007C0D26">
      <w:pPr>
        <w:jc w:val="both"/>
      </w:pPr>
    </w:p>
    <w:p w:rsidR="00173284" w:rsidRDefault="00173284" w:rsidP="007C0D26">
      <w:pPr>
        <w:jc w:val="both"/>
      </w:pPr>
    </w:p>
    <w:p w:rsidR="00173284" w:rsidRDefault="00173284" w:rsidP="007C0D26">
      <w:pPr>
        <w:jc w:val="both"/>
      </w:pPr>
    </w:p>
    <w:p w:rsidR="00173284" w:rsidRDefault="00173284" w:rsidP="00715A4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№1</w:t>
      </w:r>
    </w:p>
    <w:p w:rsidR="00173284" w:rsidRDefault="00173284" w:rsidP="007C0D26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173284" w:rsidRDefault="00173284" w:rsidP="007C0D26">
      <w:pPr>
        <w:pStyle w:val="ConsPlusNormal0"/>
        <w:widowControl/>
        <w:ind w:left="6096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3284" w:rsidRDefault="00173284" w:rsidP="007C0D26">
      <w:pPr>
        <w:pStyle w:val="ConsPlusNormal0"/>
        <w:widowControl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3284" w:rsidRDefault="00173284" w:rsidP="007C0D26">
      <w:pPr>
        <w:pStyle w:val="ConsPlusNormal0"/>
        <w:widowControl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месте нахождения, графике работы, справочных телефонах управления, администрации Чернореченского сельсовета Искитимского района Новосибирской области</w:t>
      </w:r>
    </w:p>
    <w:p w:rsidR="00173284" w:rsidRDefault="00173284" w:rsidP="007C0D26">
      <w:pPr>
        <w:pStyle w:val="ConsPlusNormal0"/>
        <w:ind w:left="57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6"/>
        <w:gridCol w:w="3046"/>
        <w:gridCol w:w="2469"/>
        <w:gridCol w:w="2242"/>
      </w:tblGrid>
      <w:tr w:rsidR="00173284" w:rsidTr="007C0D26">
        <w:tc>
          <w:tcPr>
            <w:tcW w:w="2303" w:type="dxa"/>
          </w:tcPr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48" w:type="dxa"/>
          </w:tcPr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843" w:type="dxa"/>
          </w:tcPr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2629" w:type="dxa"/>
          </w:tcPr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Справочные телефоны</w:t>
            </w:r>
          </w:p>
        </w:tc>
      </w:tr>
      <w:tr w:rsidR="00173284" w:rsidTr="007C0D26">
        <w:tc>
          <w:tcPr>
            <w:tcW w:w="2303" w:type="dxa"/>
          </w:tcPr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9" w:type="dxa"/>
          </w:tcPr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73284" w:rsidTr="007C0D26">
        <w:trPr>
          <w:trHeight w:val="2410"/>
        </w:trPr>
        <w:tc>
          <w:tcPr>
            <w:tcW w:w="2303" w:type="dxa"/>
          </w:tcPr>
          <w:p w:rsidR="00173284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Администрация Чернореченского  сельсовета</w:t>
            </w:r>
          </w:p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Искитимского района Новосибирской области</w:t>
            </w:r>
          </w:p>
          <w:p w:rsidR="00173284" w:rsidRDefault="00173284">
            <w:pPr>
              <w:pStyle w:val="NormalWeb"/>
              <w:spacing w:before="0" w:beforeAutospacing="0" w:after="0" w:afterAutospacing="0" w:line="276" w:lineRule="auto"/>
              <w:jc w:val="both"/>
              <w:rPr>
                <w:lang w:eastAsia="hi-IN" w:bidi="hi-IN"/>
              </w:rPr>
            </w:pPr>
          </w:p>
        </w:tc>
        <w:tc>
          <w:tcPr>
            <w:tcW w:w="3148" w:type="dxa"/>
          </w:tcPr>
          <w:p w:rsidR="00173284" w:rsidRDefault="00173284">
            <w:pPr>
              <w:shd w:val="clear" w:color="auto" w:fill="FFFFFF"/>
              <w:tabs>
                <w:tab w:val="left" w:pos="1692"/>
              </w:tabs>
              <w:spacing w:before="7" w:line="276" w:lineRule="auto"/>
              <w:ind w:left="-11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633227,Новосибирская область, Искитимский район, п.Чернореченский , ул.Кооперативная.1,  </w:t>
            </w:r>
          </w:p>
          <w:p w:rsidR="00173284" w:rsidRDefault="00173284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адрес электронной почты </w:t>
            </w:r>
            <w:hyperlink r:id="rId8" w:history="1">
              <w:r>
                <w:rPr>
                  <w:rStyle w:val="Hyperlink"/>
                  <w:sz w:val="24"/>
                  <w:szCs w:val="24"/>
                  <w:lang w:val="en-US" w:eastAsia="en-US"/>
                </w:rPr>
                <w:t>chernorechka</w:t>
              </w:r>
              <w:r>
                <w:rPr>
                  <w:rStyle w:val="Hyperlink"/>
                  <w:sz w:val="24"/>
                  <w:szCs w:val="24"/>
                  <w:lang w:eastAsia="en-US"/>
                </w:rPr>
                <w:t>@</w:t>
              </w:r>
              <w:r>
                <w:rPr>
                  <w:rStyle w:val="Hyperlink"/>
                  <w:sz w:val="24"/>
                  <w:szCs w:val="24"/>
                  <w:lang w:val="en-US" w:eastAsia="en-US"/>
                </w:rPr>
                <w:t>inbox</w:t>
              </w:r>
              <w:r>
                <w:rPr>
                  <w:rStyle w:val="Hyperlink"/>
                  <w:sz w:val="24"/>
                  <w:szCs w:val="24"/>
                  <w:lang w:eastAsia="en-US"/>
                </w:rPr>
                <w:t>.</w:t>
              </w:r>
              <w:r>
                <w:rPr>
                  <w:rStyle w:val="Hyperlink"/>
                  <w:sz w:val="24"/>
                  <w:szCs w:val="24"/>
                  <w:lang w:val="en-US" w:eastAsia="en-US"/>
                </w:rPr>
                <w:t>ru</w:t>
              </w:r>
            </w:hyperlink>
          </w:p>
          <w:p w:rsidR="00173284" w:rsidRDefault="00173284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Интернет: </w:t>
            </w:r>
            <w:r>
              <w:rPr>
                <w:sz w:val="24"/>
                <w:szCs w:val="24"/>
                <w:lang w:val="en-US" w:eastAsia="en-US"/>
              </w:rPr>
              <w:t>www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173284" w:rsidRDefault="00173284">
            <w:pPr>
              <w:tabs>
                <w:tab w:val="left" w:pos="1692"/>
              </w:tabs>
              <w:spacing w:before="7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www</w:t>
            </w:r>
            <w:r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  <w:lang w:val="en-US"/>
              </w:rPr>
              <w:t>chernorechka</w:t>
            </w:r>
            <w:r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  <w:lang w:val="en-US"/>
              </w:rPr>
              <w:t>iskitim</w:t>
            </w:r>
            <w:r>
              <w:rPr>
                <w:color w:val="auto"/>
                <w:sz w:val="24"/>
                <w:szCs w:val="24"/>
              </w:rPr>
              <w:t>-</w:t>
            </w:r>
            <w:r>
              <w:rPr>
                <w:color w:val="auto"/>
                <w:sz w:val="24"/>
                <w:szCs w:val="24"/>
                <w:lang w:val="en-US"/>
              </w:rPr>
              <w:t>r</w:t>
            </w:r>
            <w:r>
              <w:rPr>
                <w:color w:val="auto"/>
                <w:sz w:val="24"/>
                <w:szCs w:val="24"/>
              </w:rPr>
              <w:t>.</w:t>
            </w:r>
            <w:r>
              <w:rPr>
                <w:color w:val="auto"/>
                <w:sz w:val="24"/>
                <w:szCs w:val="24"/>
                <w:lang w:val="en-US"/>
              </w:rPr>
              <w:t>ru</w:t>
            </w:r>
          </w:p>
          <w:p w:rsidR="00173284" w:rsidRDefault="00173284">
            <w:pPr>
              <w:shd w:val="clear" w:color="auto" w:fill="FFFFFF"/>
              <w:tabs>
                <w:tab w:val="left" w:pos="1692"/>
              </w:tabs>
              <w:spacing w:before="7" w:line="276" w:lineRule="auto"/>
              <w:jc w:val="both"/>
              <w:rPr>
                <w:rStyle w:val="Strong"/>
                <w:b w:val="0"/>
              </w:rPr>
            </w:pPr>
          </w:p>
        </w:tc>
        <w:tc>
          <w:tcPr>
            <w:tcW w:w="1843" w:type="dxa"/>
          </w:tcPr>
          <w:p w:rsidR="00173284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Понедельник,четверг:</w:t>
            </w:r>
          </w:p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с 8.00 до 16.00;</w:t>
            </w:r>
          </w:p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перерыв на обед:</w:t>
            </w:r>
          </w:p>
          <w:p w:rsidR="00173284" w:rsidRPr="005F1F63" w:rsidRDefault="00173284">
            <w:pPr>
              <w:pStyle w:val="ConsPlusNormal0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F63">
              <w:rPr>
                <w:rFonts w:ascii="Times New Roman" w:hAnsi="Times New Roman" w:cs="Times New Roman"/>
                <w:sz w:val="24"/>
                <w:szCs w:val="24"/>
              </w:rPr>
              <w:t>с 13.00 до 14.00</w:t>
            </w:r>
          </w:p>
        </w:tc>
        <w:tc>
          <w:tcPr>
            <w:tcW w:w="2629" w:type="dxa"/>
          </w:tcPr>
          <w:p w:rsidR="00173284" w:rsidRDefault="00173284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телефон/факс: </w:t>
            </w:r>
          </w:p>
          <w:p w:rsidR="00173284" w:rsidRDefault="0017328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8(38343) 68251</w:t>
            </w:r>
          </w:p>
        </w:tc>
      </w:tr>
    </w:tbl>
    <w:p w:rsidR="00173284" w:rsidRDefault="00173284" w:rsidP="007C0D26">
      <w:pPr>
        <w:ind w:left="720"/>
        <w:jc w:val="right"/>
      </w:pPr>
    </w:p>
    <w:p w:rsidR="00173284" w:rsidRDefault="00173284" w:rsidP="007C0D26">
      <w:pPr>
        <w:ind w:left="720"/>
        <w:jc w:val="right"/>
      </w:pPr>
    </w:p>
    <w:p w:rsidR="00173284" w:rsidRDefault="00173284" w:rsidP="007C0D26">
      <w:pPr>
        <w:ind w:left="720"/>
        <w:jc w:val="right"/>
      </w:pPr>
    </w:p>
    <w:p w:rsidR="00173284" w:rsidRDefault="00173284" w:rsidP="00715A43"/>
    <w:p w:rsidR="00173284" w:rsidRPr="00986B0B" w:rsidRDefault="00173284" w:rsidP="00986B0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  <w:r w:rsidRPr="00986B0B">
        <w:rPr>
          <w:color w:val="auto"/>
          <w:sz w:val="24"/>
          <w:szCs w:val="24"/>
          <w:lang w:eastAsia="ar-SA"/>
        </w:rPr>
        <w:t>ПРИЛОЖЕНИЕ № 2</w:t>
      </w:r>
    </w:p>
    <w:p w:rsidR="00173284" w:rsidRPr="00986B0B" w:rsidRDefault="00173284" w:rsidP="00986B0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  <w:r w:rsidRPr="00986B0B">
        <w:rPr>
          <w:color w:val="auto"/>
          <w:sz w:val="24"/>
          <w:szCs w:val="24"/>
          <w:lang w:eastAsia="ar-SA"/>
        </w:rPr>
        <w:t>к административному регламенту</w:t>
      </w:r>
    </w:p>
    <w:p w:rsidR="00173284" w:rsidRPr="00986B0B" w:rsidRDefault="00173284" w:rsidP="00986B0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  <w:r w:rsidRPr="00986B0B">
        <w:rPr>
          <w:color w:val="auto"/>
          <w:sz w:val="24"/>
          <w:szCs w:val="24"/>
          <w:lang w:eastAsia="ar-SA"/>
        </w:rPr>
        <w:t>предоставления муниципальной услуги</w:t>
      </w:r>
    </w:p>
    <w:p w:rsidR="00173284" w:rsidRPr="00986B0B" w:rsidRDefault="00173284" w:rsidP="00986B0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</w:p>
    <w:p w:rsidR="00173284" w:rsidRPr="00986B0B" w:rsidRDefault="00173284" w:rsidP="00986B0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</w:p>
    <w:p w:rsidR="00173284" w:rsidRPr="00986B0B" w:rsidRDefault="00173284" w:rsidP="00986B0B">
      <w:pPr>
        <w:suppressAutoHyphens/>
        <w:ind w:left="720"/>
        <w:jc w:val="center"/>
        <w:rPr>
          <w:color w:val="auto"/>
          <w:sz w:val="24"/>
          <w:szCs w:val="24"/>
          <w:lang w:eastAsia="ar-SA"/>
        </w:rPr>
      </w:pPr>
      <w:r w:rsidRPr="00986B0B">
        <w:rPr>
          <w:color w:val="auto"/>
          <w:sz w:val="24"/>
          <w:szCs w:val="24"/>
          <w:lang w:eastAsia="ar-SA"/>
        </w:rPr>
        <w:t>БЛОК-СХЕМА</w:t>
      </w:r>
    </w:p>
    <w:p w:rsidR="00173284" w:rsidRPr="00986B0B" w:rsidRDefault="00173284" w:rsidP="00986B0B">
      <w:pPr>
        <w:suppressAutoHyphens/>
        <w:ind w:left="720"/>
        <w:jc w:val="center"/>
        <w:rPr>
          <w:color w:val="auto"/>
          <w:sz w:val="24"/>
          <w:szCs w:val="24"/>
          <w:lang w:eastAsia="ar-SA"/>
        </w:rPr>
      </w:pPr>
      <w:r w:rsidRPr="00986B0B">
        <w:rPr>
          <w:color w:val="auto"/>
          <w:sz w:val="24"/>
          <w:szCs w:val="24"/>
          <w:lang w:eastAsia="ar-SA"/>
        </w:rPr>
        <w:t>последовательности административных процедур при предоставлении</w:t>
      </w:r>
    </w:p>
    <w:p w:rsidR="00173284" w:rsidRPr="00986B0B" w:rsidRDefault="00173284" w:rsidP="00986B0B">
      <w:pPr>
        <w:suppressAutoHyphens/>
        <w:ind w:left="720"/>
        <w:jc w:val="center"/>
        <w:rPr>
          <w:color w:val="auto"/>
          <w:sz w:val="24"/>
          <w:szCs w:val="24"/>
          <w:lang w:eastAsia="ar-SA"/>
        </w:rPr>
      </w:pPr>
      <w:r w:rsidRPr="00986B0B">
        <w:rPr>
          <w:color w:val="auto"/>
          <w:sz w:val="24"/>
          <w:szCs w:val="24"/>
          <w:lang w:eastAsia="ar-SA"/>
        </w:rPr>
        <w:t>муниципальной услуги</w:t>
      </w:r>
    </w:p>
    <w:p w:rsidR="00173284" w:rsidRPr="00986B0B" w:rsidRDefault="00173284" w:rsidP="00986B0B">
      <w:pPr>
        <w:suppressAutoHyphens/>
        <w:ind w:left="720"/>
        <w:jc w:val="center"/>
        <w:rPr>
          <w:color w:val="auto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82"/>
        <w:gridCol w:w="15"/>
        <w:gridCol w:w="2993"/>
        <w:gridCol w:w="18"/>
        <w:gridCol w:w="3263"/>
      </w:tblGrid>
      <w:tr w:rsidR="00173284" w:rsidRPr="00986B0B" w:rsidTr="00986B0B">
        <w:trPr>
          <w:trHeight w:val="47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986B0B">
              <w:rPr>
                <w:color w:val="auto"/>
                <w:sz w:val="24"/>
                <w:szCs w:val="24"/>
                <w:lang w:eastAsia="ar-SA"/>
              </w:rPr>
              <w:t>Прием заявления и документов на получение муниципальной услуги</w:t>
            </w:r>
          </w:p>
        </w:tc>
      </w:tr>
      <w:tr w:rsidR="00173284" w:rsidRPr="00986B0B" w:rsidTr="00986B0B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26" type="#_x0000_t32" style="position:absolute;left:0;text-align:left;margin-left:82.65pt;margin-top:-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">
                  <v:stroke endarrow="block"/>
                </v:shape>
              </w:pic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</w:tr>
      <w:tr w:rsidR="00173284" w:rsidRPr="00986B0B" w:rsidTr="00986B0B">
        <w:trPr>
          <w:trHeight w:val="41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986B0B">
              <w:rPr>
                <w:color w:val="auto"/>
                <w:sz w:val="24"/>
                <w:szCs w:val="24"/>
                <w:lang w:eastAsia="ar-SA"/>
              </w:rPr>
              <w:t>Наличие надлежащее оформленных документов;</w:t>
            </w:r>
          </w:p>
        </w:tc>
      </w:tr>
      <w:tr w:rsidR="00173284" w:rsidRPr="00986B0B" w:rsidTr="00986B0B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9" o:spid="_x0000_s1027" type="#_x0000_t32" style="position:absolute;left:0;text-align:left;margin-left:81.9pt;margin-top:.15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">
                  <v:stroke endarrow="block"/>
                </v:shape>
              </w:pict>
            </w: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</w:tr>
      <w:tr w:rsidR="00173284" w:rsidRPr="00986B0B" w:rsidTr="00986B0B">
        <w:trPr>
          <w:trHeight w:val="42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986B0B">
              <w:rPr>
                <w:color w:val="auto"/>
                <w:sz w:val="24"/>
                <w:szCs w:val="24"/>
                <w:lang w:eastAsia="ar-SA"/>
              </w:rPr>
              <w:t>Проверка документов для установления права на получение</w:t>
            </w:r>
          </w:p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986B0B">
              <w:rPr>
                <w:color w:val="auto"/>
                <w:sz w:val="24"/>
                <w:szCs w:val="24"/>
                <w:lang w:eastAsia="ar-SA"/>
              </w:rPr>
              <w:t>муниципальной услуги</w:t>
            </w:r>
          </w:p>
        </w:tc>
      </w:tr>
      <w:tr w:rsidR="00173284" w:rsidRPr="00986B0B" w:rsidTr="00986B0B">
        <w:trPr>
          <w:trHeight w:val="423"/>
        </w:trPr>
        <w:tc>
          <w:tcPr>
            <w:tcW w:w="9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697AE4">
              <w:rPr>
                <w:noProof/>
                <w:color w:val="auto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9.75pt;height:19.5pt;visibility:visible">
                  <v:imagedata r:id="rId9" o:title=""/>
                </v:shape>
              </w:pict>
            </w:r>
          </w:p>
        </w:tc>
      </w:tr>
      <w:tr w:rsidR="00173284" w:rsidRPr="00986B0B" w:rsidTr="00986B0B">
        <w:trPr>
          <w:trHeight w:val="413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986B0B">
              <w:rPr>
                <w:color w:val="auto"/>
                <w:sz w:val="24"/>
                <w:szCs w:val="24"/>
                <w:lang w:eastAsia="ar-SA"/>
              </w:rPr>
              <w:t>Наличие права на получение муниципальной услуги</w:t>
            </w:r>
          </w:p>
        </w:tc>
      </w:tr>
      <w:tr w:rsidR="00173284" w:rsidRPr="00986B0B" w:rsidTr="00986B0B"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10" o:spid="_x0000_s1028" type="#_x0000_t32" style="position:absolute;left:0;text-align:left;margin-left:124.1pt;margin-top:-.8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">
                  <v:stroke endarrow="block"/>
                </v:shape>
              </w:pict>
            </w: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11" o:spid="_x0000_s1029" type="#_x0000_t32" style="position:absolute;left:0;text-align:left;margin-left:70.45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">
                  <v:stroke endarrow="block"/>
                </v:shape>
              </w:pict>
            </w:r>
          </w:p>
        </w:tc>
      </w:tr>
      <w:tr w:rsidR="00173284" w:rsidRPr="00986B0B" w:rsidTr="00986B0B"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986B0B">
              <w:rPr>
                <w:color w:val="auto"/>
                <w:sz w:val="24"/>
                <w:szCs w:val="24"/>
                <w:lang w:eastAsia="ar-SA"/>
              </w:rPr>
              <w:t>Принятие решения о предоставлении муниципальной услуги</w:t>
            </w:r>
          </w:p>
        </w:tc>
        <w:tc>
          <w:tcPr>
            <w:tcW w:w="302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right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986B0B">
              <w:rPr>
                <w:color w:val="auto"/>
                <w:sz w:val="24"/>
                <w:szCs w:val="24"/>
                <w:lang w:eastAsia="ar-SA"/>
              </w:rPr>
              <w:t>Принятие решения об отказе в предоставлении муниципальной услуги</w:t>
            </w:r>
          </w:p>
        </w:tc>
      </w:tr>
      <w:tr w:rsidR="00173284" w:rsidRPr="00986B0B" w:rsidTr="00986B0B">
        <w:tc>
          <w:tcPr>
            <w:tcW w:w="32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12" o:spid="_x0000_s1030" type="#_x0000_t32" style="position:absolute;left:0;text-align:left;margin-left:124.1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">
                  <v:stroke endarrow="block"/>
                </v:shape>
              </w:pict>
            </w:r>
          </w:p>
        </w:tc>
        <w:tc>
          <w:tcPr>
            <w:tcW w:w="299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rPr>
                <w:color w:val="auto"/>
                <w:sz w:val="24"/>
                <w:szCs w:val="24"/>
                <w:lang w:eastAsia="ar-SA"/>
              </w:rPr>
            </w:pPr>
            <w:r>
              <w:rPr>
                <w:noProof/>
              </w:rPr>
              <w:pict>
                <v:shape id="AutoShape 13" o:spid="_x0000_s1031" type="#_x0000_t32" style="position:absolute;left:0;text-align:left;margin-left:70.45pt;margin-top:-.8pt;width:.75pt;height:16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">
                  <v:stroke endarrow="block"/>
                </v:shape>
              </w:pict>
            </w:r>
          </w:p>
        </w:tc>
      </w:tr>
      <w:tr w:rsidR="00173284" w:rsidRPr="00986B0B" w:rsidTr="00986B0B"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986B0B">
              <w:rPr>
                <w:color w:val="auto"/>
                <w:sz w:val="24"/>
                <w:szCs w:val="24"/>
                <w:lang w:eastAsia="ar-SA"/>
              </w:rPr>
              <w:t>Разрешение на строительство индивидуального дома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284" w:rsidRPr="00986B0B" w:rsidRDefault="00173284" w:rsidP="00986B0B">
            <w:pPr>
              <w:rPr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84" w:rsidRPr="00986B0B" w:rsidRDefault="00173284" w:rsidP="00986B0B">
            <w:pPr>
              <w:suppressAutoHyphens/>
              <w:spacing w:line="276" w:lineRule="auto"/>
              <w:ind w:left="720"/>
              <w:jc w:val="center"/>
              <w:rPr>
                <w:color w:val="auto"/>
                <w:sz w:val="24"/>
                <w:szCs w:val="24"/>
                <w:lang w:eastAsia="ar-SA"/>
              </w:rPr>
            </w:pPr>
            <w:r w:rsidRPr="00986B0B">
              <w:rPr>
                <w:color w:val="auto"/>
                <w:sz w:val="24"/>
                <w:szCs w:val="24"/>
                <w:lang w:eastAsia="ar-SA"/>
              </w:rPr>
              <w:t>Выдача уведомления об отказе в предоставлении разрешения</w:t>
            </w:r>
          </w:p>
        </w:tc>
      </w:tr>
    </w:tbl>
    <w:p w:rsidR="00173284" w:rsidRPr="00986B0B" w:rsidRDefault="00173284" w:rsidP="00986B0B">
      <w:pPr>
        <w:suppressAutoHyphens/>
        <w:rPr>
          <w:color w:val="auto"/>
          <w:sz w:val="24"/>
          <w:szCs w:val="24"/>
          <w:lang w:eastAsia="ar-SA"/>
        </w:rPr>
      </w:pPr>
    </w:p>
    <w:p w:rsidR="00173284" w:rsidRPr="00986B0B" w:rsidRDefault="00173284" w:rsidP="00986B0B">
      <w:pPr>
        <w:suppressAutoHyphens/>
        <w:ind w:left="720"/>
        <w:jc w:val="right"/>
        <w:rPr>
          <w:color w:val="auto"/>
          <w:sz w:val="24"/>
          <w:szCs w:val="24"/>
          <w:lang w:eastAsia="ar-SA"/>
        </w:rPr>
      </w:pPr>
    </w:p>
    <w:p w:rsidR="00173284" w:rsidRPr="00986B0B" w:rsidRDefault="00173284" w:rsidP="00986B0B"/>
    <w:p w:rsidR="00173284" w:rsidRPr="00986B0B" w:rsidRDefault="00173284" w:rsidP="00986B0B">
      <w:pPr>
        <w:ind w:left="720"/>
        <w:jc w:val="right"/>
      </w:pPr>
    </w:p>
    <w:p w:rsidR="00173284" w:rsidRDefault="00173284" w:rsidP="00D92FA1"/>
    <w:p w:rsidR="00173284" w:rsidRDefault="00173284" w:rsidP="007C0D2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173284" w:rsidRDefault="00173284" w:rsidP="007C0D2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73284" w:rsidRDefault="00173284" w:rsidP="007C0D2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73284" w:rsidRDefault="00173284" w:rsidP="007C0D2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подготовке  и выдаче разрешений </w:t>
      </w:r>
    </w:p>
    <w:p w:rsidR="00173284" w:rsidRDefault="00173284" w:rsidP="007C0D2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строительство индивидуальных</w:t>
      </w:r>
    </w:p>
    <w:p w:rsidR="00173284" w:rsidRDefault="00173284" w:rsidP="007C0D2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жилых домов на территории </w:t>
      </w:r>
    </w:p>
    <w:p w:rsidR="00173284" w:rsidRDefault="00173284" w:rsidP="007C0D26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Чернореченского сельсовета </w:t>
      </w:r>
    </w:p>
    <w:p w:rsidR="00173284" w:rsidRDefault="00173284" w:rsidP="007C0D26">
      <w:pPr>
        <w:pStyle w:val="ConsPlusNormal0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173284" w:rsidRDefault="00173284" w:rsidP="007C0D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Чернореченского сельсовета  </w:t>
      </w: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Л.В.Хамрачеву</w:t>
      </w:r>
    </w:p>
    <w:p w:rsidR="00173284" w:rsidRDefault="00173284" w:rsidP="007C0D2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от _______________________________________________</w:t>
      </w: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(ФИО физического лица либо название, ФИО руководи-    </w:t>
      </w: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__________________________________________________</w:t>
      </w: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теля, ИНН/КПП, ОГРН юридического лица)   </w:t>
      </w: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__________________________________________________</w:t>
      </w:r>
    </w:p>
    <w:p w:rsidR="00173284" w:rsidRDefault="00173284" w:rsidP="007C0D26">
      <w:pPr>
        <w:pStyle w:val="ConsPlusNonformat"/>
        <w:ind w:left="1416"/>
        <w:jc w:val="right"/>
        <w:rPr>
          <w:rFonts w:ascii="Times New Roman" w:hAnsi="Times New Roman" w:cs="Times New Roman"/>
          <w:sz w:val="28"/>
          <w:szCs w:val="28"/>
        </w:rPr>
      </w:pPr>
    </w:p>
    <w:p w:rsidR="00173284" w:rsidRDefault="00173284" w:rsidP="007C0D26">
      <w:pPr>
        <w:pStyle w:val="ConsPlusNonformat"/>
        <w:ind w:left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Проживающего/расположенного по адресу ____________ </w:t>
      </w: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__________________________________________________</w:t>
      </w: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тел. _________________________</w:t>
      </w:r>
    </w:p>
    <w:p w:rsidR="00173284" w:rsidRDefault="00173284" w:rsidP="007C0D2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173284" w:rsidRDefault="00173284" w:rsidP="007C0D2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73284" w:rsidRDefault="00173284" w:rsidP="007C0D2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Заявление</w:t>
      </w:r>
    </w:p>
    <w:p w:rsidR="00173284" w:rsidRDefault="00173284" w:rsidP="007C0D26">
      <w:pPr>
        <w:widowControl w:val="0"/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выдаче разрешения на строительство</w:t>
      </w:r>
    </w:p>
    <w:p w:rsidR="00173284" w:rsidRDefault="00173284" w:rsidP="007C0D2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Прошу выдать разрешение на строительство, реконструкцию                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или  капитальный ремонт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__________________________________________________________ 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наименование объекта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__________________________________________________________________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в соответствии с проектной документацией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_________________________________________________________________,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(описание этапа строительства, реконструкции, капитального ремонта)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расположенного по адресу: _________________________________________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</w:rPr>
        <w:t>(полный адрес объекта  строительства,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__________________________________________________________________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</w:rPr>
        <w:t>реконструкции,  капитального строительства)</w:t>
      </w:r>
    </w:p>
    <w:p w:rsidR="00173284" w:rsidRDefault="00173284" w:rsidP="007C0D2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________________        _________________  </w:t>
      </w:r>
      <w:r>
        <w:rPr>
          <w:rFonts w:ascii="Times New Roman CYR" w:hAnsi="Times New Roman CYR" w:cs="Times New Roman CYR"/>
        </w:rPr>
        <w:tab/>
        <w:t>______________________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(должность)                       (подпись)                   (фамилия имя отчество)</w:t>
      </w: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173284" w:rsidRDefault="00173284" w:rsidP="007C0D2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</w:rPr>
        <w:t>М.П</w:t>
      </w:r>
      <w:r>
        <w:rPr>
          <w:rFonts w:ascii="Times New Roman CYR" w:hAnsi="Times New Roman CYR" w:cs="Times New Roman CYR"/>
          <w:b/>
        </w:rPr>
        <w:t>.                                                  "_______" _______________ 20__г.</w:t>
      </w:r>
    </w:p>
    <w:p w:rsidR="00173284" w:rsidRDefault="00173284"/>
    <w:sectPr w:rsidR="00173284" w:rsidSect="00E7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534"/>
    <w:rsid w:val="00053534"/>
    <w:rsid w:val="00173284"/>
    <w:rsid w:val="00221503"/>
    <w:rsid w:val="002B4743"/>
    <w:rsid w:val="00440806"/>
    <w:rsid w:val="00456EB0"/>
    <w:rsid w:val="00507617"/>
    <w:rsid w:val="005F1F63"/>
    <w:rsid w:val="00682451"/>
    <w:rsid w:val="00697AE4"/>
    <w:rsid w:val="006E5BBB"/>
    <w:rsid w:val="00701D87"/>
    <w:rsid w:val="00715A43"/>
    <w:rsid w:val="007C0D26"/>
    <w:rsid w:val="00826721"/>
    <w:rsid w:val="008D7807"/>
    <w:rsid w:val="008E6236"/>
    <w:rsid w:val="0098132C"/>
    <w:rsid w:val="00984B7D"/>
    <w:rsid w:val="00986B0B"/>
    <w:rsid w:val="00993B2A"/>
    <w:rsid w:val="00B3490F"/>
    <w:rsid w:val="00B34A7B"/>
    <w:rsid w:val="00B64F37"/>
    <w:rsid w:val="00C85AF0"/>
    <w:rsid w:val="00D33F4E"/>
    <w:rsid w:val="00D92FA1"/>
    <w:rsid w:val="00DF45C7"/>
    <w:rsid w:val="00E413BE"/>
    <w:rsid w:val="00E43B4E"/>
    <w:rsid w:val="00E75153"/>
    <w:rsid w:val="00FE3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D26"/>
    <w:rPr>
      <w:rFonts w:ascii="Times New Roman" w:eastAsia="Times New Roman" w:hAnsi="Times New Roman"/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0D26"/>
    <w:pPr>
      <w:numPr>
        <w:numId w:val="1"/>
      </w:numPr>
      <w:spacing w:before="240" w:after="60"/>
      <w:outlineLvl w:val="0"/>
    </w:pPr>
    <w:rPr>
      <w:rFonts w:ascii="Arial" w:eastAsia="Calibri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0D26"/>
    <w:pPr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7C0D26"/>
    <w:pPr>
      <w:numPr>
        <w:ilvl w:val="2"/>
        <w:numId w:val="1"/>
      </w:num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7C0D2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C0D26"/>
    <w:pPr>
      <w:numPr>
        <w:ilvl w:val="4"/>
        <w:numId w:val="1"/>
      </w:numPr>
      <w:jc w:val="right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7C0D26"/>
    <w:pPr>
      <w:numPr>
        <w:ilvl w:val="5"/>
        <w:numId w:val="1"/>
      </w:numPr>
      <w:outlineLvl w:val="5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0D26"/>
    <w:rPr>
      <w:rFonts w:ascii="Arial" w:hAnsi="Arial" w:cs="Arial"/>
      <w:b/>
      <w:bCs/>
      <w:color w:val="000000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C0D26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C0D26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C0D26"/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C0D26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C0D26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semiHidden/>
    <w:rsid w:val="007C0D26"/>
    <w:rPr>
      <w:rFonts w:ascii="Times New Roman" w:hAnsi="Times New Roman"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C0D26"/>
    <w:rPr>
      <w:rFonts w:ascii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rsid w:val="007C0D26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7C0D26"/>
    <w:pPr>
      <w:widowControl w:val="0"/>
      <w:ind w:left="6804"/>
    </w:pPr>
    <w:rPr>
      <w:color w:val="aut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C0D26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7C0D26"/>
    <w:pPr>
      <w:jc w:val="center"/>
    </w:pPr>
    <w:rPr>
      <w:rFonts w:ascii="Calibri" w:hAnsi="Calibri"/>
      <w:color w:val="auto"/>
      <w:sz w:val="44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C0D26"/>
    <w:rPr>
      <w:rFonts w:ascii="Calibri" w:hAnsi="Calibri" w:cs="Times New Roman"/>
      <w:sz w:val="44"/>
      <w:lang w:eastAsia="ru-RU"/>
    </w:rPr>
  </w:style>
  <w:style w:type="character" w:customStyle="1" w:styleId="ConsPlusNormal">
    <w:name w:val="ConsPlusNormal Знак"/>
    <w:basedOn w:val="DefaultParagraphFont"/>
    <w:link w:val="ConsPlusNormal0"/>
    <w:uiPriority w:val="99"/>
    <w:locked/>
    <w:rsid w:val="007C0D26"/>
    <w:rPr>
      <w:rFonts w:ascii="Arial" w:hAnsi="Arial" w:cs="Arial"/>
      <w:kern w:val="2"/>
      <w:sz w:val="22"/>
      <w:szCs w:val="22"/>
      <w:lang w:val="ru-RU" w:eastAsia="hi-IN" w:bidi="hi-IN"/>
    </w:rPr>
  </w:style>
  <w:style w:type="paragraph" w:customStyle="1" w:styleId="ConsPlusNormal0">
    <w:name w:val="ConsPlusNormal"/>
    <w:next w:val="Normal"/>
    <w:link w:val="ConsPlusNormal"/>
    <w:uiPriority w:val="99"/>
    <w:rsid w:val="007C0D26"/>
    <w:pPr>
      <w:widowControl w:val="0"/>
      <w:suppressAutoHyphens/>
      <w:autoSpaceDE w:val="0"/>
      <w:ind w:firstLine="720"/>
    </w:pPr>
    <w:rPr>
      <w:rFonts w:ascii="Arial" w:hAnsi="Arial" w:cs="Arial"/>
      <w:kern w:val="2"/>
      <w:lang w:eastAsia="hi-IN" w:bidi="hi-IN"/>
    </w:rPr>
  </w:style>
  <w:style w:type="character" w:customStyle="1" w:styleId="ConsPlusNormal1">
    <w:name w:val="ConsPlusNormal Знак Знак Знак"/>
    <w:basedOn w:val="DefaultParagraphFont"/>
    <w:link w:val="ConsPlusNormal2"/>
    <w:uiPriority w:val="99"/>
    <w:locked/>
    <w:rsid w:val="007C0D26"/>
    <w:rPr>
      <w:rFonts w:ascii="Arial" w:hAnsi="Arial" w:cs="Arial"/>
      <w:sz w:val="28"/>
      <w:szCs w:val="28"/>
      <w:lang w:val="ru-RU" w:eastAsia="en-US" w:bidi="ar-SA"/>
    </w:rPr>
  </w:style>
  <w:style w:type="paragraph" w:customStyle="1" w:styleId="ConsPlusNormal2">
    <w:name w:val="ConsPlusNormal Знак Знак"/>
    <w:link w:val="ConsPlusNormal1"/>
    <w:uiPriority w:val="99"/>
    <w:rsid w:val="007C0D2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C0D2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33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704C1"/>
    <w:rPr>
      <w:rFonts w:ascii="Times New Roman" w:eastAsia="Times New Roman" w:hAnsi="Times New Roman"/>
      <w:color w:val="000000"/>
      <w:sz w:val="16"/>
      <w:szCs w:val="16"/>
    </w:rPr>
  </w:style>
  <w:style w:type="character" w:customStyle="1" w:styleId="2">
    <w:name w:val="Знак Знак2"/>
    <w:uiPriority w:val="99"/>
    <w:locked/>
    <w:rsid w:val="00D33F4E"/>
    <w:rPr>
      <w:rFonts w:ascii="Arial" w:hAnsi="Arial"/>
      <w:b/>
      <w:color w:val="000000"/>
      <w:sz w:val="3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7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rnorechka@inbo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ernorechka@inbox.ru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RLAW077;n=40651;fld=134;dst=10001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18</Pages>
  <Words>5977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</cp:lastModifiedBy>
  <cp:revision>15</cp:revision>
  <dcterms:created xsi:type="dcterms:W3CDTF">2012-10-10T02:46:00Z</dcterms:created>
  <dcterms:modified xsi:type="dcterms:W3CDTF">2012-12-24T09:24:00Z</dcterms:modified>
</cp:coreProperties>
</file>